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id w:val="2118868586"/>
        <w:docPartObj>
          <w:docPartGallery w:val="Cover Pages"/>
          <w:docPartUnique/>
        </w:docPartObj>
      </w:sdtPr>
      <w:sdtEndPr/>
      <w:sdtContent>
        <w:p w14:paraId="7CA25069" w14:textId="5463527F" w:rsidR="00BE19C5" w:rsidRDefault="00BE19C5"/>
        <w:p w14:paraId="0160AB88" w14:textId="1EDF6641" w:rsidR="004A037C" w:rsidRDefault="004A037C"/>
        <w:p w14:paraId="7B629B09" w14:textId="29E08801" w:rsidR="004A037C" w:rsidRDefault="004A037C"/>
        <w:p w14:paraId="25CE4D9B" w14:textId="77777777" w:rsidR="004A037C" w:rsidRDefault="004A037C"/>
        <w:p w14:paraId="2C3583F8" w14:textId="3CC2C8DF" w:rsidR="004A037C" w:rsidRPr="004A037C" w:rsidRDefault="004A037C" w:rsidP="004A037C">
          <w:pPr>
            <w:jc w:val="center"/>
            <w:rPr>
              <w:b/>
              <w:sz w:val="96"/>
              <w:szCs w:val="38"/>
            </w:rPr>
          </w:pPr>
          <w:r w:rsidRPr="004A037C">
            <w:rPr>
              <w:sz w:val="44"/>
            </w:rPr>
            <w:t xml:space="preserve">Bilag </w:t>
          </w:r>
          <w:r w:rsidR="002E1F0B">
            <w:rPr>
              <w:sz w:val="44"/>
            </w:rPr>
            <w:t>5</w:t>
          </w:r>
          <w:r w:rsidRPr="004A037C">
            <w:rPr>
              <w:sz w:val="44"/>
            </w:rPr>
            <w:t xml:space="preserve"> </w:t>
          </w:r>
          <w:r w:rsidR="002E1F0B">
            <w:rPr>
              <w:sz w:val="44"/>
            </w:rPr>
            <w:t>Arbeidsinkludering l</w:t>
          </w:r>
          <w:r w:rsidRPr="004A037C">
            <w:rPr>
              <w:sz w:val="44"/>
            </w:rPr>
            <w:t>øsningsbeskrivelse</w:t>
          </w:r>
        </w:p>
        <w:p w14:paraId="60664D75" w14:textId="700C88A4" w:rsidR="004A037C" w:rsidRPr="002E1F0B" w:rsidRDefault="00156D4B" w:rsidP="002E1F0B">
          <w:pPr>
            <w:ind w:left="708"/>
            <w:jc w:val="center"/>
            <w:rPr>
              <w:sz w:val="28"/>
              <w:szCs w:val="28"/>
            </w:rPr>
          </w:pPr>
          <w:r w:rsidRPr="002E1F0B">
            <w:rPr>
              <w:sz w:val="28"/>
              <w:szCs w:val="28"/>
            </w:rPr>
            <w:t xml:space="preserve">Delkontrakt </w:t>
          </w:r>
          <w:r w:rsidR="002E1F0B" w:rsidRPr="002E1F0B">
            <w:rPr>
              <w:sz w:val="28"/>
              <w:szCs w:val="28"/>
            </w:rPr>
            <w:t>2</w:t>
          </w:r>
          <w:r w:rsidR="00265655" w:rsidRPr="002E1F0B">
            <w:rPr>
              <w:sz w:val="28"/>
              <w:szCs w:val="28"/>
            </w:rPr>
            <w:t xml:space="preserve">: </w:t>
          </w:r>
          <w:r w:rsidR="002E1F0B" w:rsidRPr="002E1F0B">
            <w:rPr>
              <w:sz w:val="28"/>
              <w:szCs w:val="28"/>
            </w:rPr>
            <w:t>Reparasjon av møbler og inventar: Møbelsnekker og møbeltapetserer</w:t>
          </w:r>
        </w:p>
        <w:p w14:paraId="4FB670FF" w14:textId="77777777" w:rsidR="004A037C" w:rsidRPr="00CF334F" w:rsidRDefault="004A037C" w:rsidP="004A037C">
          <w:pPr>
            <w:jc w:val="center"/>
            <w:rPr>
              <w:sz w:val="38"/>
              <w:szCs w:val="38"/>
            </w:rPr>
          </w:pPr>
        </w:p>
        <w:p w14:paraId="2519CB44" w14:textId="77777777" w:rsidR="004A037C" w:rsidRPr="00EA6A84" w:rsidRDefault="004A037C" w:rsidP="004A037C">
          <w:pPr>
            <w:jc w:val="center"/>
            <w:rPr>
              <w:sz w:val="44"/>
              <w:szCs w:val="52"/>
            </w:rPr>
          </w:pPr>
          <w:r w:rsidRPr="00EA6A84">
            <w:rPr>
              <w:sz w:val="44"/>
              <w:szCs w:val="52"/>
            </w:rPr>
            <w:t>Kjøp av</w:t>
          </w:r>
        </w:p>
        <w:p w14:paraId="6997C75E" w14:textId="7810CCE7" w:rsidR="004A037C" w:rsidRPr="00EA6A84" w:rsidRDefault="00246D98" w:rsidP="004A037C">
          <w:pPr>
            <w:jc w:val="center"/>
            <w:rPr>
              <w:sz w:val="44"/>
              <w:szCs w:val="44"/>
            </w:rPr>
          </w:pPr>
          <w:r>
            <w:rPr>
              <w:sz w:val="44"/>
              <w:szCs w:val="44"/>
            </w:rPr>
            <w:t>Vedlikehold, r</w:t>
          </w:r>
          <w:r w:rsidR="00E510A6">
            <w:rPr>
              <w:sz w:val="44"/>
              <w:szCs w:val="44"/>
            </w:rPr>
            <w:t>eparasjon og redesign</w:t>
          </w:r>
          <w:r w:rsidR="004A037C" w:rsidRPr="4DEF9179">
            <w:rPr>
              <w:sz w:val="44"/>
              <w:szCs w:val="44"/>
            </w:rPr>
            <w:t xml:space="preserve"> av </w:t>
          </w:r>
        </w:p>
        <w:p w14:paraId="7EC84EEA" w14:textId="77777777" w:rsidR="004A037C" w:rsidRPr="00EA6A84" w:rsidRDefault="004A037C" w:rsidP="004A037C">
          <w:pPr>
            <w:jc w:val="center"/>
            <w:rPr>
              <w:sz w:val="44"/>
              <w:szCs w:val="44"/>
            </w:rPr>
          </w:pPr>
          <w:r w:rsidRPr="4DEF9179">
            <w:rPr>
              <w:sz w:val="44"/>
              <w:szCs w:val="44"/>
            </w:rPr>
            <w:t>møbler og inventar</w:t>
          </w:r>
        </w:p>
        <w:p w14:paraId="2AC80A67" w14:textId="7D7B9EE5" w:rsidR="004A037C" w:rsidRPr="005E74D8" w:rsidRDefault="004A037C" w:rsidP="004A037C"/>
        <w:p w14:paraId="5743E257" w14:textId="77777777" w:rsidR="004A037C" w:rsidRPr="005E74D8" w:rsidRDefault="004A037C" w:rsidP="004A037C"/>
        <w:p w14:paraId="624F0409" w14:textId="77777777" w:rsidR="004A037C" w:rsidRPr="005E74D8" w:rsidRDefault="004A037C" w:rsidP="004A037C"/>
        <w:p w14:paraId="0C5AC4B5" w14:textId="77777777" w:rsidR="004A037C" w:rsidRPr="005E74D8" w:rsidRDefault="004A037C" w:rsidP="004A037C"/>
        <w:p w14:paraId="11391BC3" w14:textId="51F077AB" w:rsidR="004A037C" w:rsidRPr="00EA6A84" w:rsidRDefault="004A037C" w:rsidP="6C3D636D">
          <w:pPr>
            <w:jc w:val="center"/>
            <w:rPr>
              <w:color w:val="0070C0"/>
              <w:sz w:val="28"/>
              <w:szCs w:val="28"/>
            </w:rPr>
          </w:pPr>
          <w:r w:rsidRPr="6C3D636D">
            <w:rPr>
              <w:sz w:val="28"/>
              <w:szCs w:val="28"/>
            </w:rPr>
            <w:t xml:space="preserve">SAKSNUMMER: </w:t>
          </w:r>
          <w:r w:rsidR="00E510A6">
            <w:rPr>
              <w:sz w:val="28"/>
              <w:szCs w:val="28"/>
            </w:rPr>
            <w:t>26/6969</w:t>
          </w:r>
        </w:p>
        <w:p w14:paraId="672A6659" w14:textId="0B38BB7F" w:rsidR="00BE19C5" w:rsidRDefault="002E17E9">
          <w:pPr>
            <w:spacing w:after="160" w:line="259" w:lineRule="auto"/>
          </w:pPr>
        </w:p>
      </w:sdtContent>
    </w:sdt>
    <w:p w14:paraId="2AD408CA" w14:textId="77777777" w:rsidR="004A037C" w:rsidRDefault="004A037C">
      <w:pPr>
        <w:spacing w:after="160" w:line="259" w:lineRule="auto"/>
      </w:pPr>
      <w:r>
        <w:br w:type="page"/>
      </w:r>
    </w:p>
    <w:p w14:paraId="0C58D6A3" w14:textId="77777777" w:rsidR="00CE35C2" w:rsidRDefault="00CE35C2" w:rsidP="00CE35C2">
      <w:pPr>
        <w:pStyle w:val="Overskrift1"/>
      </w:pPr>
    </w:p>
    <w:sdt>
      <w:sdtPr>
        <w:rPr>
          <w:rFonts w:asciiTheme="minorHAnsi" w:eastAsiaTheme="minorEastAsia" w:hAnsiTheme="minorHAnsi" w:cstheme="minorBidi"/>
          <w:color w:val="auto"/>
          <w:sz w:val="20"/>
          <w:szCs w:val="20"/>
          <w:lang w:eastAsia="en-US"/>
        </w:rPr>
        <w:id w:val="27230287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472EDBEB" w14:textId="0AB9772F" w:rsidR="00CE35C2" w:rsidRPr="00CE35C2" w:rsidRDefault="00CE35C2">
          <w:pPr>
            <w:pStyle w:val="Overskriftforinnholdsfortegnelse"/>
            <w:rPr>
              <w:color w:val="002060"/>
            </w:rPr>
          </w:pPr>
          <w:r w:rsidRPr="00CE35C2">
            <w:rPr>
              <w:color w:val="002060"/>
            </w:rPr>
            <w:t>Innhold</w:t>
          </w:r>
        </w:p>
        <w:p w14:paraId="69F2A56B" w14:textId="36C03DFA" w:rsidR="00FB4D5A" w:rsidRDefault="00CE35C2">
          <w:pPr>
            <w:pStyle w:val="INNH1"/>
            <w:tabs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37952346" w:history="1">
            <w:r w:rsidR="00FB4D5A" w:rsidRPr="0015614C">
              <w:rPr>
                <w:rStyle w:val="Hyperkobling"/>
                <w:rFonts w:ascii="Oslo Sans Office" w:hAnsi="Oslo Sans Office"/>
                <w:noProof/>
              </w:rPr>
              <w:t>Informasjon</w:t>
            </w:r>
            <w:r w:rsidR="00FB4D5A">
              <w:rPr>
                <w:noProof/>
                <w:webHidden/>
              </w:rPr>
              <w:tab/>
            </w:r>
            <w:r w:rsidR="00FB4D5A">
              <w:rPr>
                <w:noProof/>
                <w:webHidden/>
              </w:rPr>
              <w:fldChar w:fldCharType="begin"/>
            </w:r>
            <w:r w:rsidR="00FB4D5A">
              <w:rPr>
                <w:noProof/>
                <w:webHidden/>
              </w:rPr>
              <w:instrText xml:space="preserve"> PAGEREF _Toc237952346 \h </w:instrText>
            </w:r>
            <w:r w:rsidR="00FB4D5A">
              <w:rPr>
                <w:noProof/>
                <w:webHidden/>
              </w:rPr>
            </w:r>
            <w:r w:rsidR="00FB4D5A">
              <w:rPr>
                <w:noProof/>
                <w:webHidden/>
              </w:rPr>
              <w:fldChar w:fldCharType="separate"/>
            </w:r>
            <w:r w:rsidR="00FB4D5A">
              <w:rPr>
                <w:noProof/>
                <w:webHidden/>
              </w:rPr>
              <w:t>2</w:t>
            </w:r>
            <w:r w:rsidR="00FB4D5A">
              <w:rPr>
                <w:noProof/>
                <w:webHidden/>
              </w:rPr>
              <w:fldChar w:fldCharType="end"/>
            </w:r>
          </w:hyperlink>
        </w:p>
        <w:p w14:paraId="1CC0EAF1" w14:textId="60DBBEDA" w:rsidR="00FB4D5A" w:rsidRDefault="00FB4D5A">
          <w:pPr>
            <w:pStyle w:val="INNH1"/>
            <w:tabs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7952347" w:history="1">
            <w:r w:rsidRPr="0015614C">
              <w:rPr>
                <w:rStyle w:val="Hyperkobling"/>
                <w:rFonts w:ascii="Oslo Sans Office" w:hAnsi="Oslo Sans Office"/>
                <w:noProof/>
              </w:rPr>
              <w:t>Tildelingskriteriet «Arbeidsinkludering» delkontrakt 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_Toc237952347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01D6B3" w14:textId="45ED0C66" w:rsidR="00FB4D5A" w:rsidRDefault="00FB4D5A">
          <w:pPr>
            <w:pStyle w:val="INNH2"/>
            <w:tabs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7952348" w:history="1">
            <w:r w:rsidRPr="0015614C">
              <w:rPr>
                <w:rStyle w:val="Hyperkobling"/>
                <w:noProof/>
              </w:rPr>
              <w:t>Eventuelle vedlegg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_Toc237952348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B7A2C1" w14:textId="51965EE1" w:rsidR="00CE35C2" w:rsidRDefault="00CE35C2">
          <w:r>
            <w:rPr>
              <w:b/>
              <w:bCs/>
            </w:rPr>
            <w:fldChar w:fldCharType="end"/>
          </w:r>
        </w:p>
      </w:sdtContent>
    </w:sdt>
    <w:p w14:paraId="59E9AD6E" w14:textId="6A2AF07D" w:rsidR="00CE35C2" w:rsidRDefault="00CE35C2" w:rsidP="00CE35C2">
      <w:pPr>
        <w:pStyle w:val="Overskrift1"/>
      </w:pPr>
    </w:p>
    <w:p w14:paraId="5D243DB2" w14:textId="77777777" w:rsidR="00CE35C2" w:rsidRDefault="00CE35C2">
      <w:pPr>
        <w:spacing w:after="160" w:line="259" w:lineRule="auto"/>
        <w:rPr>
          <w:rFonts w:asciiTheme="majorHAnsi" w:eastAsiaTheme="majorEastAsia" w:hAnsiTheme="majorHAnsi" w:cstheme="majorBidi"/>
          <w:color w:val="2A2859" w:themeColor="text2"/>
          <w:sz w:val="28"/>
          <w:szCs w:val="32"/>
        </w:rPr>
      </w:pPr>
      <w:r>
        <w:br w:type="page"/>
      </w:r>
    </w:p>
    <w:p w14:paraId="38559086" w14:textId="77777777" w:rsidR="00FB4D5A" w:rsidRPr="007240D4" w:rsidRDefault="00FB4D5A" w:rsidP="00FB4D5A">
      <w:pPr>
        <w:pStyle w:val="Overskrift1"/>
        <w:rPr>
          <w:rFonts w:ascii="Oslo Sans Office" w:hAnsi="Oslo Sans Office"/>
          <w:sz w:val="32"/>
        </w:rPr>
      </w:pPr>
      <w:bookmarkStart w:id="0" w:name="_Toc237952346"/>
      <w:r w:rsidRPr="007240D4">
        <w:rPr>
          <w:rFonts w:ascii="Oslo Sans Office" w:hAnsi="Oslo Sans Office"/>
          <w:sz w:val="32"/>
        </w:rPr>
        <w:lastRenderedPageBreak/>
        <w:t>Informasjon</w:t>
      </w:r>
      <w:bookmarkEnd w:id="0"/>
    </w:p>
    <w:p w14:paraId="459626EB" w14:textId="207FAD7E" w:rsidR="00FB4D5A" w:rsidRPr="007240D4" w:rsidRDefault="00FB4D5A" w:rsidP="00FB4D5A">
      <w:pPr>
        <w:rPr>
          <w:rFonts w:ascii="Oslo Sans Office" w:hAnsi="Oslo Sans Office"/>
        </w:rPr>
      </w:pPr>
      <w:r w:rsidRPr="007240D4">
        <w:rPr>
          <w:rFonts w:ascii="Oslo Sans Office" w:hAnsi="Oslo Sans Office"/>
        </w:rPr>
        <w:t xml:space="preserve">I Bilag 5 Arbeidsinkludering løsningsbeskrivelse skal Leverandør besvare spørsmålene under. </w:t>
      </w:r>
      <w:r w:rsidRPr="007240D4">
        <w:rPr>
          <w:rFonts w:ascii="Oslo Sans Office" w:hAnsi="Oslo Sans Office"/>
          <w:color w:val="000000" w:themeColor="text1"/>
        </w:rPr>
        <w:t>Det er lagt inn underpunkter som leverandør skal besvare</w:t>
      </w:r>
      <w:r>
        <w:rPr>
          <w:rFonts w:ascii="Oslo Sans Office" w:hAnsi="Oslo Sans Office"/>
          <w:color w:val="000000" w:themeColor="text1"/>
        </w:rPr>
        <w:t xml:space="preserve">. </w:t>
      </w:r>
      <w:r w:rsidRPr="007240D4">
        <w:rPr>
          <w:rFonts w:ascii="Oslo Sans Office" w:hAnsi="Oslo Sans Office"/>
          <w:color w:val="000000" w:themeColor="text1"/>
        </w:rPr>
        <w:t xml:space="preserve">Det kan likevel være annen relevant informasjon som ikke er adressert, som leverandør kan beskrive. </w:t>
      </w:r>
    </w:p>
    <w:p w14:paraId="728A88BD" w14:textId="77777777" w:rsidR="00FB4D5A" w:rsidRPr="007240D4" w:rsidRDefault="00FB4D5A" w:rsidP="00FB4D5A">
      <w:pPr>
        <w:pStyle w:val="Overskrift1"/>
        <w:rPr>
          <w:rFonts w:ascii="Oslo Sans Office" w:hAnsi="Oslo Sans Office"/>
          <w:sz w:val="32"/>
        </w:rPr>
      </w:pPr>
      <w:bookmarkStart w:id="1" w:name="_Toc237952347"/>
      <w:r w:rsidRPr="007240D4">
        <w:rPr>
          <w:rFonts w:ascii="Oslo Sans Office" w:hAnsi="Oslo Sans Office"/>
          <w:sz w:val="32"/>
        </w:rPr>
        <w:t>Tildelingskriteriet «Arbeidsinkludering» delkontrakt 2</w:t>
      </w:r>
      <w:bookmarkEnd w:id="1"/>
      <w:r w:rsidRPr="007240D4">
        <w:rPr>
          <w:rFonts w:ascii="Oslo Sans Office" w:hAnsi="Oslo Sans Office"/>
          <w:sz w:val="32"/>
        </w:rPr>
        <w:t xml:space="preserve"> </w:t>
      </w:r>
    </w:p>
    <w:p w14:paraId="47ACAC54" w14:textId="77777777" w:rsidR="00FB4D5A" w:rsidRPr="007240D4" w:rsidRDefault="00FB4D5A" w:rsidP="00FB4D5A">
      <w:pPr>
        <w:spacing w:line="276" w:lineRule="auto"/>
        <w:rPr>
          <w:rFonts w:ascii="Oslo Sans Office" w:hAnsi="Oslo Sans Office"/>
          <w:sz w:val="18"/>
          <w:szCs w:val="18"/>
        </w:rPr>
      </w:pPr>
      <w:r w:rsidRPr="007240D4">
        <w:rPr>
          <w:rStyle w:val="normaltextrun"/>
          <w:rFonts w:ascii="Oslo Sans Office" w:hAnsi="Oslo Sans Office" w:cs="Segoe UI"/>
          <w:color w:val="000000"/>
          <w:shd w:val="clear" w:color="auto" w:fill="FFFFFF"/>
        </w:rPr>
        <w:t>Oslo kommune ønsker å bidra til arbeidsinkludering ved å gi mennesker med ulike utfordringer mulighet til å delta i ordinært arbeidsliv. Dette kan være mennesker med helseutfordringer, sosiale utfordringer, nedsatt funksjonsevne eller ungdom som</w:t>
      </w:r>
      <w:r w:rsidRPr="007240D4">
        <w:rPr>
          <w:rStyle w:val="normaltextrun"/>
          <w:rFonts w:ascii="Oslo Sans Office" w:hAnsi="Oslo Sans Office" w:cs="Segoe UI"/>
          <w:color w:val="FF0000"/>
        </w:rPr>
        <w:t xml:space="preserve"> </w:t>
      </w:r>
      <w:r w:rsidRPr="007240D4">
        <w:rPr>
          <w:rStyle w:val="normaltextrun"/>
          <w:rFonts w:ascii="Oslo Sans Office" w:hAnsi="Oslo Sans Office" w:cs="Segoe UI"/>
          <w:color w:val="000000" w:themeColor="text1"/>
        </w:rPr>
        <w:t>har utfordringer med å gjennomføre ordinær skolegang eller som ikke har fullført videregående skole. </w:t>
      </w:r>
      <w:r w:rsidRPr="007240D4">
        <w:rPr>
          <w:rStyle w:val="eop"/>
          <w:rFonts w:ascii="Oslo Sans Office" w:hAnsi="Oslo Sans Office" w:cs="Segoe UI"/>
          <w:color w:val="000000"/>
        </w:rPr>
        <w:t> </w:t>
      </w:r>
    </w:p>
    <w:p w14:paraId="465BDB1F" w14:textId="77777777" w:rsidR="00FB4D5A" w:rsidRPr="007240D4" w:rsidRDefault="00FB4D5A" w:rsidP="5FF250A4">
      <w:pPr>
        <w:spacing w:line="276" w:lineRule="auto"/>
        <w:rPr>
          <w:rStyle w:val="eop"/>
          <w:rFonts w:ascii="Oslo Sans Office" w:hAnsi="Oslo Sans Office" w:cs="Segoe UI"/>
        </w:rPr>
      </w:pPr>
      <w:r w:rsidRPr="5FF250A4">
        <w:rPr>
          <w:rStyle w:val="normaltextrun"/>
          <w:rFonts w:ascii="Oslo Sans Office" w:hAnsi="Oslo Sans Office" w:cs="Segoe UI"/>
          <w:color w:val="000000"/>
          <w:shd w:val="clear" w:color="auto" w:fill="FFFFFF"/>
        </w:rPr>
        <w:t xml:space="preserve">Oppdragsgiver ønsker derfor en leverandør </w:t>
      </w:r>
      <w:r w:rsidRPr="5FF250A4">
        <w:rPr>
          <w:rStyle w:val="normaltextrun"/>
          <w:rFonts w:ascii="Oslo Sans Office" w:hAnsi="Oslo Sans Office" w:cs="Segoe UI"/>
          <w:shd w:val="clear" w:color="auto" w:fill="FFFFFF"/>
        </w:rPr>
        <w:t xml:space="preserve">som </w:t>
      </w:r>
      <w:r w:rsidRPr="5FF250A4">
        <w:rPr>
          <w:rStyle w:val="normaltextrun"/>
          <w:rFonts w:ascii="Oslo Sans Office" w:hAnsi="Oslo Sans Office" w:cs="Segoe UI"/>
          <w:color w:val="000000"/>
          <w:shd w:val="clear" w:color="auto" w:fill="FFFFFF"/>
        </w:rPr>
        <w:t xml:space="preserve">vil benytte arbeidsinkludering </w:t>
      </w:r>
      <w:r w:rsidRPr="5FF250A4">
        <w:rPr>
          <w:rStyle w:val="normaltextrun"/>
          <w:rFonts w:ascii="Oslo Sans Office" w:hAnsi="Oslo Sans Office" w:cs="Segoe UI"/>
          <w:shd w:val="clear" w:color="auto" w:fill="FFFFFF"/>
        </w:rPr>
        <w:t>som et supplement til egne ansatte ved utførelsen av kontrakten (tjenesten). Dette kan utføres av leverandøren selv eller gjennom underleverandører. </w:t>
      </w:r>
      <w:r w:rsidRPr="5FF250A4">
        <w:rPr>
          <w:rStyle w:val="eop"/>
          <w:rFonts w:ascii="Oslo Sans Office" w:hAnsi="Oslo Sans Office" w:cs="Segoe UI"/>
        </w:rPr>
        <w:t> </w:t>
      </w:r>
    </w:p>
    <w:p w14:paraId="4CF20E7A" w14:textId="048AA68A" w:rsidR="00FB4D5A" w:rsidRPr="007240D4" w:rsidRDefault="00FB4D5A" w:rsidP="5FF250A4">
      <w:pPr>
        <w:spacing w:line="276" w:lineRule="auto"/>
        <w:rPr>
          <w:rStyle w:val="eop"/>
          <w:rFonts w:ascii="Oslo Sans Office" w:hAnsi="Oslo Sans Office" w:cs="Segoe UI"/>
          <w:color w:val="000000"/>
        </w:rPr>
      </w:pPr>
      <w:r w:rsidRPr="5FF250A4">
        <w:rPr>
          <w:rStyle w:val="normaltextrun"/>
          <w:rFonts w:ascii="Oslo Sans Office" w:hAnsi="Oslo Sans Office" w:cs="Segoe UI"/>
          <w:color w:val="000000"/>
          <w:shd w:val="clear" w:color="auto" w:fill="FFFFFF"/>
        </w:rPr>
        <w:t>Tildelingskriteriet «Arbeidsinkludering» vil evalueres ut fra en skjønnsmessig helhetsvurdering</w:t>
      </w:r>
      <w:r w:rsidRPr="5FF250A4">
        <w:rPr>
          <w:rStyle w:val="normaltextrun"/>
          <w:rFonts w:ascii="Oslo Sans Office" w:hAnsi="Oslo Sans Office" w:cs="Segoe UI"/>
          <w:color w:val="000000" w:themeColor="text1"/>
        </w:rPr>
        <w:t xml:space="preserve"> av</w:t>
      </w:r>
      <w:r w:rsidR="008739AF">
        <w:rPr>
          <w:rStyle w:val="normaltextrun"/>
          <w:rFonts w:ascii="Oslo Sans Office" w:hAnsi="Oslo Sans Office" w:cs="Segoe UI"/>
          <w:color w:val="000000" w:themeColor="text1"/>
        </w:rPr>
        <w:t xml:space="preserve"> besvarelsen av punktene under. </w:t>
      </w:r>
      <w:r w:rsidR="00D32B2B" w:rsidRPr="004A50DC">
        <w:rPr>
          <w:rFonts w:ascii="Oslo Sans Office" w:hAnsi="Oslo Sans Office" w:cs="Segoe UI"/>
          <w:color w:val="000000"/>
          <w:szCs w:val="20"/>
          <w:shd w:val="clear" w:color="auto" w:fill="FFFFFF"/>
        </w:rPr>
        <w:t>Se konkurransegrunnlagets punkt 5.2.</w:t>
      </w:r>
      <w:r w:rsidR="008A731F">
        <w:rPr>
          <w:rFonts w:ascii="Oslo Sans Office" w:hAnsi="Oslo Sans Office" w:cs="Segoe UI"/>
          <w:color w:val="000000"/>
          <w:szCs w:val="20"/>
          <w:shd w:val="clear" w:color="auto" w:fill="FFFFFF"/>
        </w:rPr>
        <w:t>4</w:t>
      </w:r>
      <w:r w:rsidR="00D32B2B" w:rsidRPr="004A50DC">
        <w:rPr>
          <w:rFonts w:ascii="Oslo Sans Office" w:hAnsi="Oslo Sans Office" w:cs="Segoe UI"/>
          <w:color w:val="000000"/>
          <w:szCs w:val="20"/>
          <w:shd w:val="clear" w:color="auto" w:fill="FFFFFF"/>
        </w:rPr>
        <w:t xml:space="preserve"> for ytterligere informasjon om evaluering av tildelingskriteriet</w:t>
      </w:r>
      <w:r w:rsidR="00D32B2B">
        <w:rPr>
          <w:rFonts w:ascii="Oslo Sans Office" w:hAnsi="Oslo Sans Office" w:cs="Segoe UI"/>
          <w:color w:val="000000"/>
          <w:szCs w:val="20"/>
          <w:shd w:val="clear" w:color="auto" w:fill="FFFFFF"/>
        </w:rPr>
        <w:t>.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260"/>
      </w:tblGrid>
      <w:tr w:rsidR="00FB4D5A" w14:paraId="2310E2BE" w14:textId="77777777" w:rsidTr="5FF250A4">
        <w:tc>
          <w:tcPr>
            <w:tcW w:w="9260" w:type="dxa"/>
            <w:shd w:val="clear" w:color="auto" w:fill="D9D9D9" w:themeFill="background1" w:themeFillShade="D9"/>
          </w:tcPr>
          <w:p w14:paraId="7D222C78" w14:textId="77777777" w:rsidR="00FB4D5A" w:rsidRPr="00073337" w:rsidRDefault="00FB4D5A" w:rsidP="00460593">
            <w:pPr>
              <w:shd w:val="clear" w:color="auto" w:fill="D9D9D9" w:themeFill="background1" w:themeFillShade="D9"/>
              <w:spacing w:after="0" w:line="276" w:lineRule="auto"/>
              <w:rPr>
                <w:rFonts w:cs="Calibri"/>
                <w:b/>
                <w:color w:val="000000"/>
                <w:szCs w:val="20"/>
                <w:shd w:val="clear" w:color="auto" w:fill="FFFFFF"/>
              </w:rPr>
            </w:pPr>
            <w:r>
              <w:rPr>
                <w:rStyle w:val="normaltextrun"/>
                <w:rFonts w:ascii="Oslo Sans Office" w:hAnsi="Oslo Sans Office"/>
                <w:color w:val="000000"/>
                <w:szCs w:val="20"/>
              </w:rPr>
              <w:t>Hvorvidt og i hvor stor grad leverandøren vil benytte arbeidsinkludering i utførelsen av kontrakten</w:t>
            </w:r>
          </w:p>
        </w:tc>
      </w:tr>
      <w:tr w:rsidR="00FB4D5A" w14:paraId="410BE793" w14:textId="77777777" w:rsidTr="5FF250A4">
        <w:tc>
          <w:tcPr>
            <w:tcW w:w="9260" w:type="dxa"/>
          </w:tcPr>
          <w:p w14:paraId="59D76345" w14:textId="77777777" w:rsidR="00FB4D5A" w:rsidRPr="00FF28B9" w:rsidRDefault="00FB4D5A" w:rsidP="00460593">
            <w:pPr>
              <w:tabs>
                <w:tab w:val="left" w:pos="2520"/>
              </w:tabs>
              <w:rPr>
                <w:i/>
                <w:color w:val="FF0000"/>
              </w:rPr>
            </w:pPr>
            <w:r w:rsidRPr="00FF28B9">
              <w:rPr>
                <w:i/>
                <w:color w:val="FF0000"/>
              </w:rPr>
              <w:t>«leverandørens besvarelse»</w:t>
            </w:r>
          </w:p>
          <w:p w14:paraId="37083C83" w14:textId="77777777" w:rsidR="00FB4D5A" w:rsidRPr="00FF28B9" w:rsidRDefault="00FB4D5A" w:rsidP="5FF250A4">
            <w:pPr>
              <w:pStyle w:val="Listeavsnitt"/>
              <w:numPr>
                <w:ilvl w:val="0"/>
                <w:numId w:val="2"/>
              </w:numPr>
              <w:spacing w:after="0" w:line="276" w:lineRule="auto"/>
              <w:rPr>
                <w:rStyle w:val="normaltextrun"/>
                <w:rFonts w:cs="Segoe UI"/>
                <w:i/>
                <w:iCs/>
                <w:color w:val="FF0000"/>
              </w:rPr>
            </w:pPr>
            <w:r w:rsidRPr="5FF250A4">
              <w:rPr>
                <w:rStyle w:val="normaltextrun"/>
                <w:rFonts w:cs="Segoe UI"/>
                <w:i/>
                <w:iCs/>
                <w:color w:val="FF0000"/>
              </w:rPr>
              <w:t>Vil leverandør benytte arbeidsinkludering i utførelsen av kontrakten?</w:t>
            </w:r>
          </w:p>
          <w:p w14:paraId="52063D63" w14:textId="77777777" w:rsidR="00FB4D5A" w:rsidRPr="00FF28B9" w:rsidRDefault="00FB4D5A" w:rsidP="00460593">
            <w:pPr>
              <w:spacing w:after="0" w:line="276" w:lineRule="auto"/>
              <w:rPr>
                <w:rStyle w:val="normaltextrun"/>
                <w:rFonts w:cs="Segoe UI"/>
                <w:i/>
                <w:color w:val="FF0000"/>
                <w:szCs w:val="18"/>
              </w:rPr>
            </w:pPr>
          </w:p>
          <w:p w14:paraId="546DE9F6" w14:textId="77777777" w:rsidR="00FB4D5A" w:rsidRPr="00FF28B9" w:rsidRDefault="00FB4D5A" w:rsidP="00460593">
            <w:pPr>
              <w:spacing w:after="0" w:line="276" w:lineRule="auto"/>
              <w:rPr>
                <w:rStyle w:val="normaltextrun"/>
                <w:rFonts w:cs="Segoe UI"/>
                <w:i/>
                <w:color w:val="FF0000"/>
                <w:szCs w:val="18"/>
              </w:rPr>
            </w:pPr>
            <w:r w:rsidRPr="00FF28B9">
              <w:rPr>
                <w:rStyle w:val="normaltextrun"/>
                <w:rFonts w:cs="Segoe UI"/>
                <w:i/>
                <w:color w:val="FF0000"/>
                <w:szCs w:val="18"/>
              </w:rPr>
              <w:t>Hvis ja: I hvor stor grad vil leverandør benytte arbeidsinkludering i utførelsen av kontrakten?</w:t>
            </w:r>
          </w:p>
          <w:p w14:paraId="17B56AE5" w14:textId="77777777" w:rsidR="00FB4D5A" w:rsidRPr="00FF28B9" w:rsidRDefault="00FB4D5A" w:rsidP="00460593">
            <w:pPr>
              <w:spacing w:after="0" w:line="276" w:lineRule="auto"/>
              <w:rPr>
                <w:rStyle w:val="normaltextrun"/>
                <w:rFonts w:cs="Segoe UI"/>
                <w:i/>
                <w:color w:val="FF0000"/>
                <w:szCs w:val="18"/>
              </w:rPr>
            </w:pPr>
          </w:p>
          <w:p w14:paraId="25D29594" w14:textId="77777777" w:rsidR="00FB4D5A" w:rsidRPr="00FF28B9" w:rsidRDefault="00FB4D5A" w:rsidP="00FB4D5A">
            <w:pPr>
              <w:pStyle w:val="Listeavsnitt"/>
              <w:numPr>
                <w:ilvl w:val="0"/>
                <w:numId w:val="2"/>
              </w:numPr>
              <w:spacing w:after="0" w:line="276" w:lineRule="auto"/>
              <w:rPr>
                <w:rStyle w:val="normaltextrun"/>
                <w:rFonts w:cs="Segoe UI"/>
                <w:i/>
                <w:color w:val="FF0000"/>
                <w:szCs w:val="18"/>
              </w:rPr>
            </w:pPr>
            <w:r w:rsidRPr="00FF28B9">
              <w:rPr>
                <w:rStyle w:val="normaltextrun"/>
                <w:rFonts w:cs="Segoe UI"/>
                <w:i/>
                <w:color w:val="FF0000"/>
                <w:szCs w:val="18"/>
              </w:rPr>
              <w:t>Hvilke virksomheter/instanser vil leverandør jobbe sammen med?</w:t>
            </w:r>
          </w:p>
          <w:p w14:paraId="1AC1260F" w14:textId="77777777" w:rsidR="00FB4D5A" w:rsidRPr="00FF28B9" w:rsidRDefault="00FB4D5A" w:rsidP="5FF250A4">
            <w:pPr>
              <w:pStyle w:val="Listeavsnitt"/>
              <w:numPr>
                <w:ilvl w:val="0"/>
                <w:numId w:val="2"/>
              </w:numPr>
              <w:spacing w:after="0" w:line="276" w:lineRule="auto"/>
              <w:rPr>
                <w:rStyle w:val="normaltextrun"/>
                <w:rFonts w:cs="Segoe UI"/>
                <w:i/>
                <w:iCs/>
                <w:color w:val="FF0000"/>
              </w:rPr>
            </w:pPr>
            <w:r w:rsidRPr="5FF250A4">
              <w:rPr>
                <w:rStyle w:val="normaltextrun"/>
                <w:rFonts w:cs="Segoe UI"/>
                <w:i/>
                <w:iCs/>
                <w:color w:val="FF0000"/>
              </w:rPr>
              <w:t>Er det laget en bindende avtale, eller planlegges det for en bindende avtale med aktuelle virksomheter/instanser?</w:t>
            </w:r>
          </w:p>
          <w:p w14:paraId="7EDDD860" w14:textId="77777777" w:rsidR="00FB4D5A" w:rsidRPr="00FF28B9" w:rsidRDefault="00FB4D5A" w:rsidP="5FF250A4">
            <w:pPr>
              <w:pStyle w:val="Listeavsnitt"/>
              <w:numPr>
                <w:ilvl w:val="0"/>
                <w:numId w:val="2"/>
              </w:numPr>
              <w:spacing w:after="0" w:line="276" w:lineRule="auto"/>
              <w:rPr>
                <w:rStyle w:val="normaltextrun"/>
                <w:rFonts w:cs="Segoe UI"/>
                <w:i/>
                <w:iCs/>
                <w:color w:val="FF0000"/>
              </w:rPr>
            </w:pPr>
            <w:r w:rsidRPr="5FF250A4">
              <w:rPr>
                <w:rStyle w:val="normaltextrun"/>
                <w:rFonts w:cs="Segoe UI"/>
                <w:i/>
                <w:iCs/>
                <w:color w:val="FF0000"/>
              </w:rPr>
              <w:t>Hvor mange personer vil leverandøren kunne ta inn?</w:t>
            </w:r>
          </w:p>
          <w:p w14:paraId="1FC2CD4B" w14:textId="77777777" w:rsidR="00FB4D5A" w:rsidRPr="00FF28B9" w:rsidRDefault="00FB4D5A" w:rsidP="00FB4D5A">
            <w:pPr>
              <w:pStyle w:val="Listeavsnitt"/>
              <w:numPr>
                <w:ilvl w:val="0"/>
                <w:numId w:val="2"/>
              </w:numPr>
              <w:spacing w:after="0" w:line="276" w:lineRule="auto"/>
              <w:rPr>
                <w:rStyle w:val="normaltextrun"/>
                <w:rFonts w:cs="Segoe UI"/>
                <w:i/>
                <w:color w:val="FF0000"/>
                <w:szCs w:val="18"/>
              </w:rPr>
            </w:pPr>
            <w:r w:rsidRPr="00FF28B9">
              <w:rPr>
                <w:rStyle w:val="normaltextrun"/>
                <w:rFonts w:cs="Segoe UI"/>
                <w:i/>
                <w:color w:val="FF0000"/>
                <w:szCs w:val="18"/>
              </w:rPr>
              <w:t>Hva slags type personer vil leverandøren benytte i arbeidet (</w:t>
            </w:r>
            <w:r w:rsidRPr="00FF28B9">
              <w:rPr>
                <w:rStyle w:val="normaltextrun"/>
                <w:rFonts w:cs="Calibri"/>
                <w:i/>
                <w:color w:val="FF0000"/>
                <w:szCs w:val="20"/>
              </w:rPr>
              <w:t>mennesker med helseutfordringer, sosiale utfordringer, nedsatt funksjonsevne eller ungdom som har utfordringer med å gjennomføre ordinær skolegang eller som ikke har fullført videregående skole eller annet)</w:t>
            </w:r>
            <w:r w:rsidRPr="00FF28B9">
              <w:rPr>
                <w:rStyle w:val="normaltextrun"/>
                <w:rFonts w:cs="Segoe UI"/>
                <w:i/>
                <w:color w:val="FF0000"/>
                <w:szCs w:val="18"/>
              </w:rPr>
              <w:t xml:space="preserve">? </w:t>
            </w:r>
          </w:p>
          <w:p w14:paraId="0F4A77D0" w14:textId="77777777" w:rsidR="00FB4D5A" w:rsidRPr="00FF28B9" w:rsidRDefault="00FB4D5A" w:rsidP="00FB4D5A">
            <w:pPr>
              <w:pStyle w:val="Listeavsnitt"/>
              <w:numPr>
                <w:ilvl w:val="0"/>
                <w:numId w:val="2"/>
              </w:numPr>
              <w:spacing w:after="0" w:line="276" w:lineRule="auto"/>
              <w:rPr>
                <w:rStyle w:val="normaltextrun"/>
                <w:rFonts w:cs="Segoe UI"/>
                <w:i/>
                <w:color w:val="FF0000"/>
                <w:szCs w:val="18"/>
              </w:rPr>
            </w:pPr>
            <w:r w:rsidRPr="00FF28B9">
              <w:rPr>
                <w:rStyle w:val="normaltextrun"/>
                <w:rFonts w:cs="Segoe UI"/>
                <w:i/>
                <w:color w:val="FF0000"/>
                <w:szCs w:val="18"/>
              </w:rPr>
              <w:t>Hvilke typer arbeid skal disse personene utføre?</w:t>
            </w:r>
          </w:p>
          <w:p w14:paraId="36E31791" w14:textId="77777777" w:rsidR="00FB4D5A" w:rsidRPr="00B06026" w:rsidRDefault="00FB4D5A" w:rsidP="00460593">
            <w:pPr>
              <w:spacing w:after="0" w:line="276" w:lineRule="auto"/>
              <w:rPr>
                <w:rFonts w:cs="Segoe UI"/>
                <w:i/>
                <w:color w:val="FF0000"/>
                <w:szCs w:val="18"/>
              </w:rPr>
            </w:pPr>
          </w:p>
        </w:tc>
      </w:tr>
    </w:tbl>
    <w:p w14:paraId="00BFBA56" w14:textId="77777777" w:rsidR="00FB4D5A" w:rsidRDefault="00FB4D5A" w:rsidP="00FB4D5A">
      <w:pPr>
        <w:tabs>
          <w:tab w:val="left" w:pos="2520"/>
        </w:tabs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260"/>
      </w:tblGrid>
      <w:tr w:rsidR="00FB4D5A" w14:paraId="5C57D3D0" w14:textId="77777777" w:rsidTr="00460593">
        <w:tc>
          <w:tcPr>
            <w:tcW w:w="9260" w:type="dxa"/>
            <w:shd w:val="clear" w:color="auto" w:fill="D9D9D9" w:themeFill="background1" w:themeFillShade="D9"/>
          </w:tcPr>
          <w:p w14:paraId="565C371A" w14:textId="77777777" w:rsidR="00FB4D5A" w:rsidRPr="00AD7F97" w:rsidRDefault="00FB4D5A" w:rsidP="00460593">
            <w:pPr>
              <w:tabs>
                <w:tab w:val="left" w:pos="2520"/>
              </w:tabs>
            </w:pPr>
            <w:r>
              <w:lastRenderedPageBreak/>
              <w:t xml:space="preserve">Dersom leverandør vil benytte arbeidsinkludering i utførelsen av oppdrag på denne kontrakten: </w:t>
            </w:r>
          </w:p>
          <w:p w14:paraId="2ABAD3B0" w14:textId="77777777" w:rsidR="00FB4D5A" w:rsidRDefault="00FB4D5A" w:rsidP="00460593">
            <w:pPr>
              <w:tabs>
                <w:tab w:val="left" w:pos="2520"/>
              </w:tabs>
            </w:pPr>
            <w:r w:rsidRPr="00AD7F97">
              <w:t>Hvordan planlegger leverandør for oppfølging og gjennomføring av dette?</w:t>
            </w:r>
          </w:p>
        </w:tc>
      </w:tr>
      <w:tr w:rsidR="00FB4D5A" w14:paraId="44EFFA6C" w14:textId="77777777" w:rsidTr="00460593">
        <w:tc>
          <w:tcPr>
            <w:tcW w:w="9260" w:type="dxa"/>
          </w:tcPr>
          <w:p w14:paraId="3065BA57" w14:textId="77777777" w:rsidR="00FB4D5A" w:rsidRPr="00A6012E" w:rsidRDefault="00FB4D5A" w:rsidP="00460593">
            <w:pPr>
              <w:tabs>
                <w:tab w:val="left" w:pos="2520"/>
              </w:tabs>
              <w:rPr>
                <w:i/>
                <w:color w:val="FF0000"/>
              </w:rPr>
            </w:pPr>
            <w:r w:rsidRPr="00A6012E">
              <w:rPr>
                <w:i/>
                <w:color w:val="FF0000"/>
              </w:rPr>
              <w:t>«leverandørens besvarelse»</w:t>
            </w:r>
          </w:p>
          <w:p w14:paraId="49AA6509" w14:textId="77777777" w:rsidR="00FB4D5A" w:rsidRPr="00A6012E" w:rsidRDefault="00FB4D5A" w:rsidP="00FB4D5A">
            <w:pPr>
              <w:pStyle w:val="Listeavsnitt"/>
              <w:numPr>
                <w:ilvl w:val="0"/>
                <w:numId w:val="2"/>
              </w:numPr>
              <w:tabs>
                <w:tab w:val="left" w:pos="2520"/>
              </w:tabs>
              <w:rPr>
                <w:i/>
                <w:color w:val="FF0000"/>
              </w:rPr>
            </w:pPr>
            <w:r w:rsidRPr="00A6012E">
              <w:rPr>
                <w:i/>
                <w:color w:val="FF0000"/>
              </w:rPr>
              <w:t>Opplæringsplan, oppfølgingsplan ol. Kan også vedlegges</w:t>
            </w:r>
          </w:p>
          <w:p w14:paraId="28F2E469" w14:textId="77777777" w:rsidR="00FB4D5A" w:rsidRDefault="00FB4D5A" w:rsidP="00460593">
            <w:pPr>
              <w:tabs>
                <w:tab w:val="left" w:pos="2520"/>
              </w:tabs>
            </w:pPr>
          </w:p>
          <w:p w14:paraId="09315755" w14:textId="77777777" w:rsidR="00FB4D5A" w:rsidRDefault="00FB4D5A" w:rsidP="00460593">
            <w:pPr>
              <w:tabs>
                <w:tab w:val="left" w:pos="2520"/>
              </w:tabs>
            </w:pPr>
          </w:p>
        </w:tc>
      </w:tr>
    </w:tbl>
    <w:p w14:paraId="4566D0F5" w14:textId="77777777" w:rsidR="00FB4D5A" w:rsidRDefault="00FB4D5A" w:rsidP="00FB4D5A">
      <w:pPr>
        <w:tabs>
          <w:tab w:val="left" w:pos="2520"/>
        </w:tabs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260"/>
      </w:tblGrid>
      <w:tr w:rsidR="00FB4D5A" w14:paraId="6E5EBE8D" w14:textId="77777777" w:rsidTr="00460593">
        <w:tc>
          <w:tcPr>
            <w:tcW w:w="9260" w:type="dxa"/>
            <w:shd w:val="clear" w:color="auto" w:fill="D9D9D9" w:themeFill="background1" w:themeFillShade="D9"/>
          </w:tcPr>
          <w:p w14:paraId="146B2B09" w14:textId="77777777" w:rsidR="00FB4D5A" w:rsidRPr="00DE0F75" w:rsidRDefault="00FB4D5A" w:rsidP="00460593">
            <w:pPr>
              <w:spacing w:after="0" w:line="276" w:lineRule="auto"/>
              <w:rPr>
                <w:rFonts w:cs="Calibri"/>
                <w:color w:val="000000"/>
                <w:szCs w:val="20"/>
                <w:shd w:val="clear" w:color="auto" w:fill="FFFFFF"/>
              </w:rPr>
            </w:pPr>
            <w:r w:rsidRPr="00AD7F97">
              <w:t xml:space="preserve">Planlegger leverandør </w:t>
            </w:r>
            <w:r w:rsidRPr="00AD7F97">
              <w:rPr>
                <w:rStyle w:val="normaltextrun"/>
                <w:rFonts w:cs="Calibri"/>
                <w:color w:val="000000"/>
                <w:szCs w:val="20"/>
                <w:shd w:val="clear" w:color="auto" w:fill="D9D9D9" w:themeFill="background1" w:themeFillShade="D9"/>
              </w:rPr>
              <w:t>for utvidet bruk av arbeidsinkludering i avtaleperioden?</w:t>
            </w:r>
          </w:p>
        </w:tc>
      </w:tr>
      <w:tr w:rsidR="00FB4D5A" w14:paraId="00D13C0B" w14:textId="77777777" w:rsidTr="00460593">
        <w:tc>
          <w:tcPr>
            <w:tcW w:w="9260" w:type="dxa"/>
          </w:tcPr>
          <w:p w14:paraId="43C10F99" w14:textId="77777777" w:rsidR="00FB4D5A" w:rsidRPr="00A6012E" w:rsidRDefault="00FB4D5A" w:rsidP="00460593">
            <w:pPr>
              <w:tabs>
                <w:tab w:val="left" w:pos="2520"/>
              </w:tabs>
              <w:rPr>
                <w:i/>
                <w:color w:val="FF0000"/>
              </w:rPr>
            </w:pPr>
            <w:r w:rsidRPr="00A6012E">
              <w:rPr>
                <w:i/>
                <w:color w:val="FF0000"/>
              </w:rPr>
              <w:t>«leverandørens besvarelse»</w:t>
            </w:r>
          </w:p>
          <w:p w14:paraId="60803B78" w14:textId="77777777" w:rsidR="00FB4D5A" w:rsidRPr="00A6012E" w:rsidRDefault="00FB4D5A" w:rsidP="00FB4D5A">
            <w:pPr>
              <w:pStyle w:val="Listeavsnitt"/>
              <w:numPr>
                <w:ilvl w:val="0"/>
                <w:numId w:val="2"/>
              </w:numPr>
              <w:tabs>
                <w:tab w:val="left" w:pos="2520"/>
              </w:tabs>
              <w:rPr>
                <w:color w:val="FF0000"/>
              </w:rPr>
            </w:pPr>
            <w:r w:rsidRPr="00A6012E">
              <w:rPr>
                <w:rStyle w:val="normaltextrun"/>
                <w:i/>
                <w:color w:val="FF0000"/>
              </w:rPr>
              <w:t>Hvis ja: hvilken plan har leverandør for dette?</w:t>
            </w:r>
          </w:p>
          <w:p w14:paraId="32765119" w14:textId="77777777" w:rsidR="00FB4D5A" w:rsidRDefault="00FB4D5A" w:rsidP="00460593">
            <w:pPr>
              <w:tabs>
                <w:tab w:val="left" w:pos="2520"/>
              </w:tabs>
            </w:pPr>
          </w:p>
          <w:p w14:paraId="0011F225" w14:textId="77777777" w:rsidR="00FB4D5A" w:rsidRDefault="00FB4D5A" w:rsidP="00460593">
            <w:pPr>
              <w:tabs>
                <w:tab w:val="left" w:pos="2520"/>
              </w:tabs>
            </w:pPr>
          </w:p>
          <w:p w14:paraId="4B83228C" w14:textId="77777777" w:rsidR="00FB4D5A" w:rsidRDefault="00FB4D5A" w:rsidP="00460593">
            <w:pPr>
              <w:tabs>
                <w:tab w:val="left" w:pos="2520"/>
              </w:tabs>
            </w:pPr>
          </w:p>
        </w:tc>
      </w:tr>
    </w:tbl>
    <w:p w14:paraId="75F91150" w14:textId="77777777" w:rsidR="00FB4D5A" w:rsidRDefault="00FB4D5A" w:rsidP="00FB4D5A">
      <w:pPr>
        <w:tabs>
          <w:tab w:val="left" w:pos="2520"/>
        </w:tabs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260"/>
      </w:tblGrid>
      <w:tr w:rsidR="00FB4D5A" w14:paraId="596714E7" w14:textId="77777777" w:rsidTr="00460593">
        <w:tc>
          <w:tcPr>
            <w:tcW w:w="9260" w:type="dxa"/>
            <w:shd w:val="clear" w:color="auto" w:fill="D9D9D9" w:themeFill="background1" w:themeFillShade="D9"/>
          </w:tcPr>
          <w:p w14:paraId="6F1A276B" w14:textId="77777777" w:rsidR="00FB4D5A" w:rsidRPr="00073337" w:rsidRDefault="00FB4D5A" w:rsidP="00460593">
            <w:pPr>
              <w:tabs>
                <w:tab w:val="left" w:pos="2520"/>
              </w:tabs>
              <w:rPr>
                <w:b/>
              </w:rPr>
            </w:pPr>
            <w:r>
              <w:rPr>
                <w:b/>
              </w:rPr>
              <w:t>Eventuell tilleggsinformasjon</w:t>
            </w:r>
          </w:p>
        </w:tc>
      </w:tr>
      <w:tr w:rsidR="00FB4D5A" w14:paraId="3557CDE9" w14:textId="77777777" w:rsidTr="00460593">
        <w:tc>
          <w:tcPr>
            <w:tcW w:w="9260" w:type="dxa"/>
          </w:tcPr>
          <w:p w14:paraId="6299C472" w14:textId="77777777" w:rsidR="00FB4D5A" w:rsidRPr="00A6012E" w:rsidRDefault="00FB4D5A" w:rsidP="00460593">
            <w:pPr>
              <w:tabs>
                <w:tab w:val="left" w:pos="2520"/>
              </w:tabs>
              <w:rPr>
                <w:i/>
                <w:color w:val="FF0000"/>
              </w:rPr>
            </w:pPr>
            <w:r w:rsidRPr="00A6012E">
              <w:rPr>
                <w:i/>
                <w:color w:val="FF0000"/>
              </w:rPr>
              <w:t>«leverandørens besvarelse»</w:t>
            </w:r>
          </w:p>
          <w:p w14:paraId="40124426" w14:textId="77777777" w:rsidR="00FB4D5A" w:rsidRPr="00A6012E" w:rsidRDefault="00FB4D5A" w:rsidP="00460593">
            <w:pPr>
              <w:tabs>
                <w:tab w:val="left" w:pos="2520"/>
              </w:tabs>
              <w:rPr>
                <w:color w:val="FF0000"/>
              </w:rPr>
            </w:pPr>
            <w:r w:rsidRPr="00A6012E">
              <w:rPr>
                <w:color w:val="FF0000"/>
              </w:rPr>
              <w:t xml:space="preserve">Dersom leverandør har tilleggsinformasjon som er av relevans for tildelingskriteriet og som leverandør ikke opplever er besvart i punktene over kan dette legges til her. </w:t>
            </w:r>
          </w:p>
          <w:p w14:paraId="17CD2D84" w14:textId="77777777" w:rsidR="00FB4D5A" w:rsidRDefault="00FB4D5A" w:rsidP="00460593">
            <w:pPr>
              <w:tabs>
                <w:tab w:val="left" w:pos="2520"/>
              </w:tabs>
            </w:pPr>
          </w:p>
        </w:tc>
      </w:tr>
    </w:tbl>
    <w:p w14:paraId="04833CE3" w14:textId="77777777" w:rsidR="00FB4D5A" w:rsidRDefault="00FB4D5A" w:rsidP="00FB4D5A">
      <w:pPr>
        <w:tabs>
          <w:tab w:val="left" w:pos="2520"/>
        </w:tabs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260"/>
      </w:tblGrid>
      <w:tr w:rsidR="00FB4D5A" w14:paraId="1E95101C" w14:textId="77777777" w:rsidTr="00460593">
        <w:tc>
          <w:tcPr>
            <w:tcW w:w="9260" w:type="dxa"/>
            <w:shd w:val="clear" w:color="auto" w:fill="D9D9D9" w:themeFill="background1" w:themeFillShade="D9"/>
          </w:tcPr>
          <w:p w14:paraId="39C390C1" w14:textId="77777777" w:rsidR="00FB4D5A" w:rsidRDefault="00FB4D5A" w:rsidP="00460593">
            <w:pPr>
              <w:pStyle w:val="Overskrift2"/>
            </w:pPr>
            <w:bookmarkStart w:id="2" w:name="_Toc233637172"/>
            <w:bookmarkStart w:id="3" w:name="_Toc237952348"/>
            <w:r>
              <w:t>Eventuelle vedlegg</w:t>
            </w:r>
            <w:bookmarkEnd w:id="2"/>
            <w:bookmarkEnd w:id="3"/>
          </w:p>
        </w:tc>
      </w:tr>
      <w:tr w:rsidR="00FB4D5A" w14:paraId="0209A0DF" w14:textId="77777777" w:rsidTr="00460593">
        <w:tc>
          <w:tcPr>
            <w:tcW w:w="9260" w:type="dxa"/>
          </w:tcPr>
          <w:p w14:paraId="5797CD66" w14:textId="77777777" w:rsidR="00FB4D5A" w:rsidRPr="00A6012E" w:rsidRDefault="00FB4D5A" w:rsidP="00460593">
            <w:pPr>
              <w:tabs>
                <w:tab w:val="left" w:pos="2520"/>
              </w:tabs>
              <w:rPr>
                <w:color w:val="FF0000"/>
              </w:rPr>
            </w:pPr>
            <w:r w:rsidRPr="00A6012E">
              <w:rPr>
                <w:color w:val="FF0000"/>
              </w:rPr>
              <w:t>«Leverandøren oppgir eventuelle vedlegg»</w:t>
            </w:r>
          </w:p>
          <w:p w14:paraId="75AFA9FA" w14:textId="77777777" w:rsidR="00FB4D5A" w:rsidRPr="00A6012E" w:rsidRDefault="00FB4D5A" w:rsidP="00FB4D5A">
            <w:pPr>
              <w:pStyle w:val="Listeavsnitt"/>
              <w:numPr>
                <w:ilvl w:val="0"/>
                <w:numId w:val="2"/>
              </w:numPr>
              <w:tabs>
                <w:tab w:val="left" w:pos="2520"/>
              </w:tabs>
              <w:rPr>
                <w:color w:val="FF0000"/>
              </w:rPr>
            </w:pPr>
            <w:r w:rsidRPr="00A6012E">
              <w:rPr>
                <w:color w:val="FF0000"/>
              </w:rPr>
              <w:t>Vedlegg X: «navn på vedlegg»</w:t>
            </w:r>
          </w:p>
          <w:p w14:paraId="6F18D98C" w14:textId="77777777" w:rsidR="00FB4D5A" w:rsidRPr="00A6012E" w:rsidRDefault="00FB4D5A" w:rsidP="00FB4D5A">
            <w:pPr>
              <w:pStyle w:val="Listeavsnitt"/>
              <w:numPr>
                <w:ilvl w:val="0"/>
                <w:numId w:val="2"/>
              </w:numPr>
              <w:tabs>
                <w:tab w:val="left" w:pos="2520"/>
              </w:tabs>
              <w:rPr>
                <w:color w:val="FF0000"/>
              </w:rPr>
            </w:pPr>
            <w:r w:rsidRPr="00A6012E">
              <w:rPr>
                <w:color w:val="FF0000"/>
              </w:rPr>
              <w:lastRenderedPageBreak/>
              <w:t>Vedlegg X: «navn på vedlegg»</w:t>
            </w:r>
          </w:p>
          <w:p w14:paraId="275EC845" w14:textId="77777777" w:rsidR="00FB4D5A" w:rsidRPr="00A6012E" w:rsidRDefault="00FB4D5A" w:rsidP="00460593">
            <w:pPr>
              <w:spacing w:after="0"/>
              <w:rPr>
                <w:color w:val="FF0000"/>
              </w:rPr>
            </w:pPr>
            <w:r w:rsidRPr="00A6012E">
              <w:rPr>
                <w:color w:val="FF0000"/>
              </w:rPr>
              <w:t xml:space="preserve">NB: </w:t>
            </w:r>
          </w:p>
          <w:p w14:paraId="7A35D502" w14:textId="77777777" w:rsidR="00FB4D5A" w:rsidRPr="00A6012E" w:rsidRDefault="00FB4D5A" w:rsidP="00FB4D5A">
            <w:pPr>
              <w:pStyle w:val="Listeavsnitt"/>
              <w:numPr>
                <w:ilvl w:val="0"/>
                <w:numId w:val="5"/>
              </w:numPr>
              <w:rPr>
                <w:rFonts w:cs="Segoe UI"/>
                <w:i/>
                <w:color w:val="FF0000"/>
                <w:szCs w:val="18"/>
              </w:rPr>
            </w:pPr>
            <w:r w:rsidRPr="00A6012E">
              <w:rPr>
                <w:i/>
                <w:color w:val="FF0000"/>
              </w:rPr>
              <w:t>dersom leverandør har en avtale med underleverandør(er) eller andre instanser for bruk av arbeidsinkludering bør det vedlegges dokumentasjon på dette</w:t>
            </w:r>
          </w:p>
          <w:p w14:paraId="7E3994AD" w14:textId="77777777" w:rsidR="00FB4D5A" w:rsidRPr="00773054" w:rsidRDefault="00FB4D5A" w:rsidP="00FB4D5A">
            <w:pPr>
              <w:pStyle w:val="Listeavsnitt"/>
              <w:numPr>
                <w:ilvl w:val="0"/>
                <w:numId w:val="5"/>
              </w:numPr>
              <w:rPr>
                <w:rFonts w:cs="Segoe UI"/>
                <w:i/>
                <w:szCs w:val="18"/>
              </w:rPr>
            </w:pPr>
            <w:r w:rsidRPr="00A6012E">
              <w:rPr>
                <w:i/>
                <w:color w:val="FF0000"/>
              </w:rPr>
              <w:t>dersom leverandør er i dialog med underleverandør eller andre instanser for bruk av arbeidsinkludering bør det vedlegges dokumentasjon på dette</w:t>
            </w:r>
          </w:p>
        </w:tc>
      </w:tr>
    </w:tbl>
    <w:p w14:paraId="466D2D67" w14:textId="77777777" w:rsidR="00FB4D5A" w:rsidRDefault="00FB4D5A" w:rsidP="00FB4D5A">
      <w:pPr>
        <w:tabs>
          <w:tab w:val="left" w:pos="2520"/>
        </w:tabs>
      </w:pPr>
    </w:p>
    <w:p w14:paraId="08A0EA7E" w14:textId="77777777" w:rsidR="007E68C3" w:rsidRPr="00FB5530" w:rsidRDefault="007E68C3" w:rsidP="00FB5530">
      <w:pPr>
        <w:tabs>
          <w:tab w:val="left" w:pos="2520"/>
        </w:tabs>
      </w:pPr>
    </w:p>
    <w:sectPr w:rsidR="007E68C3" w:rsidRPr="00FB5530" w:rsidSect="00253B86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219" w:right="1338" w:bottom="2245" w:left="1298" w:header="709" w:footer="442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777CCC" w14:textId="77777777" w:rsidR="002E17E9" w:rsidRDefault="002E17E9" w:rsidP="005D093C">
      <w:pPr>
        <w:spacing w:after="0" w:line="240" w:lineRule="auto"/>
      </w:pPr>
      <w:r>
        <w:separator/>
      </w:r>
    </w:p>
  </w:endnote>
  <w:endnote w:type="continuationSeparator" w:id="0">
    <w:p w14:paraId="234CCCF0" w14:textId="77777777" w:rsidR="002E17E9" w:rsidRDefault="002E17E9" w:rsidP="005D093C">
      <w:pPr>
        <w:spacing w:after="0" w:line="240" w:lineRule="auto"/>
      </w:pPr>
      <w:r>
        <w:continuationSeparator/>
      </w:r>
    </w:p>
  </w:endnote>
  <w:endnote w:type="continuationNotice" w:id="1">
    <w:p w14:paraId="546828E0" w14:textId="77777777" w:rsidR="002E17E9" w:rsidRDefault="002E17E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B9F20D0-2364-4AB8-8A1A-A15255051B9C}"/>
  </w:font>
  <w:font w:name="Oslo Sans Office">
    <w:altName w:val="Calibri"/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2" w:fontKey="{E749AB25-F387-47A4-B029-C2C45CCE249F}"/>
    <w:embedBold r:id="rId3" w:fontKey="{DDF709BD-9D0B-4A7D-AF6D-926AD90A04C9}"/>
    <w:embedItalic r:id="rId4" w:fontKey="{AFDB3102-422C-4FB6-94F2-10DEF5BC6D7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694290E6-5D00-42CD-95CB-9ED17BCF346C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5A8599CE-13EE-43C2-9BA4-3DCD9A765E05}"/>
    <w:embedItalic r:id="rId7" w:fontKey="{44A90BB7-AB37-47B1-88C8-2BF85572BD5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10404029"/>
      <w:docPartObj>
        <w:docPartGallery w:val="Page Numbers (Bottom of Page)"/>
        <w:docPartUnique/>
      </w:docPartObj>
    </w:sdtPr>
    <w:sdtEndPr/>
    <w:sdtContent>
      <w:p w14:paraId="5CF720A7" w14:textId="2F1F1E82" w:rsidR="00253B86" w:rsidRDefault="00253B86">
        <w:pPr>
          <w:pStyle w:val="Bunn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D3176">
          <w:rPr>
            <w:noProof/>
          </w:rPr>
          <w:t>9</w:t>
        </w:r>
        <w:r>
          <w:fldChar w:fldCharType="end"/>
        </w:r>
      </w:p>
    </w:sdtContent>
  </w:sdt>
  <w:p w14:paraId="5C164237" w14:textId="77777777" w:rsidR="00253B86" w:rsidRDefault="00253B86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39BBE3" w14:textId="77777777" w:rsidR="00D44A50" w:rsidRDefault="00D44A50" w:rsidP="00C3116A">
    <w:pPr>
      <w:pStyle w:val="Bunntekst"/>
    </w:pPr>
  </w:p>
  <w:p w14:paraId="41C8F396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75D57A" w14:textId="77777777" w:rsidR="002E17E9" w:rsidRDefault="002E17E9" w:rsidP="005D093C">
      <w:pPr>
        <w:spacing w:after="0" w:line="240" w:lineRule="auto"/>
      </w:pPr>
      <w:r>
        <w:separator/>
      </w:r>
    </w:p>
  </w:footnote>
  <w:footnote w:type="continuationSeparator" w:id="0">
    <w:p w14:paraId="502454AA" w14:textId="77777777" w:rsidR="002E17E9" w:rsidRDefault="002E17E9" w:rsidP="005D093C">
      <w:pPr>
        <w:spacing w:after="0" w:line="240" w:lineRule="auto"/>
      </w:pPr>
      <w:r>
        <w:continuationSeparator/>
      </w:r>
    </w:p>
  </w:footnote>
  <w:footnote w:type="continuationNotice" w:id="1">
    <w:p w14:paraId="1153AC9F" w14:textId="77777777" w:rsidR="002E17E9" w:rsidRDefault="002E17E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ECA5AC" w14:textId="57879C15" w:rsidR="00CE35C2" w:rsidRDefault="00CE35C2">
    <w:pPr>
      <w:pStyle w:val="Topptekst"/>
    </w:pPr>
    <w:r w:rsidRPr="00CE35C2">
      <w:rPr>
        <w:noProof/>
        <w:sz w:val="16"/>
        <w:lang w:eastAsia="nb-NO"/>
      </w:rPr>
      <w:drawing>
        <wp:anchor distT="0" distB="0" distL="114300" distR="114300" simplePos="0" relativeHeight="251658241" behindDoc="1" locked="0" layoutInCell="1" allowOverlap="1" wp14:anchorId="0C579899" wp14:editId="75CFF0EE">
          <wp:simplePos x="0" y="0"/>
          <wp:positionH relativeFrom="page">
            <wp:posOffset>5913912</wp:posOffset>
          </wp:positionH>
          <wp:positionV relativeFrom="topMargin">
            <wp:posOffset>213756</wp:posOffset>
          </wp:positionV>
          <wp:extent cx="985652" cy="512539"/>
          <wp:effectExtent l="0" t="0" r="5080" b="1905"/>
          <wp:wrapNone/>
          <wp:docPr id="3" name="Bild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2626" cy="5161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CE35C2">
      <w:rPr>
        <w:sz w:val="16"/>
      </w:rPr>
      <w:t>Bilag 4 Løsningsbeskrivelse</w:t>
    </w:r>
    <w:r>
      <w:ptab w:relativeTo="margin" w:alignment="center" w:leader="none"/>
    </w:r>
    <w:r>
      <w:ptab w:relativeTo="margin" w:alignment="right" w:leader="none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1FF0FF1D" w:rsidR="00D44A50" w:rsidRDefault="004A037C" w:rsidP="004A037C">
    <w:pPr>
      <w:tabs>
        <w:tab w:val="left" w:pos="1716"/>
      </w:tabs>
      <w:spacing w:line="240" w:lineRule="auto"/>
      <w:contextualSpacing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90B6C3" wp14:editId="03C0206C">
          <wp:simplePos x="0" y="0"/>
          <wp:positionH relativeFrom="page">
            <wp:posOffset>5939155</wp:posOffset>
          </wp:positionH>
          <wp:positionV relativeFrom="topMargin">
            <wp:posOffset>459740</wp:posOffset>
          </wp:positionV>
          <wp:extent cx="1080000" cy="561600"/>
          <wp:effectExtent l="0" t="0" r="6350" b="0"/>
          <wp:wrapNone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A68AD">
      <w:rPr>
        <w:rFonts w:eastAsiaTheme="majorEastAsia" w:cstheme="majorBidi"/>
        <w:color w:val="2A2859" w:themeColor="text2"/>
        <w:spacing w:val="-10"/>
        <w:kern w:val="28"/>
        <w:sz w:val="38"/>
        <w:szCs w:val="56"/>
      </w:rPr>
      <w:t xml:space="preserve">Økonomi – og forvaltningsetaten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F03124"/>
    <w:multiLevelType w:val="hybridMultilevel"/>
    <w:tmpl w:val="F3C458FE"/>
    <w:lvl w:ilvl="0" w:tplc="EFA058A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7C079C"/>
    <w:multiLevelType w:val="hybridMultilevel"/>
    <w:tmpl w:val="61625024"/>
    <w:lvl w:ilvl="0" w:tplc="C7BC1D26">
      <w:numFmt w:val="bullet"/>
      <w:lvlText w:val="-"/>
      <w:lvlJc w:val="left"/>
      <w:pPr>
        <w:ind w:left="720" w:hanging="360"/>
      </w:pPr>
      <w:rPr>
        <w:rFonts w:ascii="Oslo Sans Office" w:eastAsiaTheme="minorHAnsi" w:hAnsi="Oslo Sans Office" w:cstheme="minorBidi" w:hint="default"/>
        <w:color w:val="000000" w:themeColor="tex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DFC24DD"/>
    <w:multiLevelType w:val="hybridMultilevel"/>
    <w:tmpl w:val="D30C17C2"/>
    <w:lvl w:ilvl="0" w:tplc="0414000F">
      <w:start w:val="1"/>
      <w:numFmt w:val="decimal"/>
      <w:lvlText w:val="%1."/>
      <w:lvlJc w:val="left"/>
      <w:pPr>
        <w:ind w:left="1440" w:hanging="360"/>
      </w:pPr>
    </w:lvl>
    <w:lvl w:ilvl="1" w:tplc="04140019" w:tentative="1">
      <w:start w:val="1"/>
      <w:numFmt w:val="lowerLetter"/>
      <w:lvlText w:val="%2."/>
      <w:lvlJc w:val="left"/>
      <w:pPr>
        <w:ind w:left="2160" w:hanging="360"/>
      </w:pPr>
    </w:lvl>
    <w:lvl w:ilvl="2" w:tplc="0414001B" w:tentative="1">
      <w:start w:val="1"/>
      <w:numFmt w:val="lowerRoman"/>
      <w:lvlText w:val="%3."/>
      <w:lvlJc w:val="right"/>
      <w:pPr>
        <w:ind w:left="2880" w:hanging="180"/>
      </w:pPr>
    </w:lvl>
    <w:lvl w:ilvl="3" w:tplc="0414000F" w:tentative="1">
      <w:start w:val="1"/>
      <w:numFmt w:val="decimal"/>
      <w:lvlText w:val="%4."/>
      <w:lvlJc w:val="left"/>
      <w:pPr>
        <w:ind w:left="3600" w:hanging="360"/>
      </w:pPr>
    </w:lvl>
    <w:lvl w:ilvl="4" w:tplc="04140019" w:tentative="1">
      <w:start w:val="1"/>
      <w:numFmt w:val="lowerLetter"/>
      <w:lvlText w:val="%5."/>
      <w:lvlJc w:val="left"/>
      <w:pPr>
        <w:ind w:left="4320" w:hanging="360"/>
      </w:pPr>
    </w:lvl>
    <w:lvl w:ilvl="5" w:tplc="0414001B" w:tentative="1">
      <w:start w:val="1"/>
      <w:numFmt w:val="lowerRoman"/>
      <w:lvlText w:val="%6."/>
      <w:lvlJc w:val="right"/>
      <w:pPr>
        <w:ind w:left="5040" w:hanging="180"/>
      </w:pPr>
    </w:lvl>
    <w:lvl w:ilvl="6" w:tplc="0414000F" w:tentative="1">
      <w:start w:val="1"/>
      <w:numFmt w:val="decimal"/>
      <w:lvlText w:val="%7."/>
      <w:lvlJc w:val="left"/>
      <w:pPr>
        <w:ind w:left="5760" w:hanging="360"/>
      </w:pPr>
    </w:lvl>
    <w:lvl w:ilvl="7" w:tplc="04140019" w:tentative="1">
      <w:start w:val="1"/>
      <w:numFmt w:val="lowerLetter"/>
      <w:lvlText w:val="%8."/>
      <w:lvlJc w:val="left"/>
      <w:pPr>
        <w:ind w:left="6480" w:hanging="360"/>
      </w:pPr>
    </w:lvl>
    <w:lvl w:ilvl="8" w:tplc="0414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3E477A18"/>
    <w:multiLevelType w:val="hybridMultilevel"/>
    <w:tmpl w:val="9C981910"/>
    <w:lvl w:ilvl="0" w:tplc="EFA058A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C1F5DB8"/>
    <w:multiLevelType w:val="hybridMultilevel"/>
    <w:tmpl w:val="1DF80FC6"/>
    <w:lvl w:ilvl="0" w:tplc="9B7EDEC4">
      <w:numFmt w:val="bullet"/>
      <w:lvlText w:val="-"/>
      <w:lvlJc w:val="left"/>
      <w:pPr>
        <w:ind w:left="720" w:hanging="360"/>
      </w:pPr>
      <w:rPr>
        <w:rFonts w:ascii="Oslo Sans Office" w:eastAsiaTheme="minorHAnsi" w:hAnsi="Oslo Sans Office" w:cstheme="minorBidi" w:hint="default"/>
        <w:color w:val="auto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01878898">
    <w:abstractNumId w:val="2"/>
  </w:num>
  <w:num w:numId="2" w16cid:durableId="2002082779">
    <w:abstractNumId w:val="1"/>
  </w:num>
  <w:num w:numId="3" w16cid:durableId="1775325246">
    <w:abstractNumId w:val="4"/>
  </w:num>
  <w:num w:numId="4" w16cid:durableId="2081826037">
    <w:abstractNumId w:val="3"/>
  </w:num>
  <w:num w:numId="5" w16cid:durableId="371346256">
    <w:abstractNumId w:val="0"/>
  </w:num>
  <w:num w:numId="6" w16cid:durableId="77725756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0C0F"/>
    <w:rsid w:val="00002D9A"/>
    <w:rsid w:val="00005315"/>
    <w:rsid w:val="000119BE"/>
    <w:rsid w:val="0002456E"/>
    <w:rsid w:val="00050C0F"/>
    <w:rsid w:val="00055414"/>
    <w:rsid w:val="00073337"/>
    <w:rsid w:val="000917A8"/>
    <w:rsid w:val="000925B2"/>
    <w:rsid w:val="00092E4E"/>
    <w:rsid w:val="0009303F"/>
    <w:rsid w:val="00095EC1"/>
    <w:rsid w:val="000B3D36"/>
    <w:rsid w:val="000C357B"/>
    <w:rsid w:val="000C4BB1"/>
    <w:rsid w:val="000D3884"/>
    <w:rsid w:val="000D422F"/>
    <w:rsid w:val="000E2CA7"/>
    <w:rsid w:val="000F6837"/>
    <w:rsid w:val="00106FF7"/>
    <w:rsid w:val="001255BC"/>
    <w:rsid w:val="00156D4B"/>
    <w:rsid w:val="00160A87"/>
    <w:rsid w:val="0016608D"/>
    <w:rsid w:val="00175FC9"/>
    <w:rsid w:val="00183781"/>
    <w:rsid w:val="00186573"/>
    <w:rsid w:val="001B3046"/>
    <w:rsid w:val="001C5472"/>
    <w:rsid w:val="001D4141"/>
    <w:rsid w:val="001D794E"/>
    <w:rsid w:val="001E203E"/>
    <w:rsid w:val="001E288D"/>
    <w:rsid w:val="001E7CE8"/>
    <w:rsid w:val="001F112F"/>
    <w:rsid w:val="001F18CF"/>
    <w:rsid w:val="0021594E"/>
    <w:rsid w:val="002348CE"/>
    <w:rsid w:val="002411F8"/>
    <w:rsid w:val="00246D98"/>
    <w:rsid w:val="00247C22"/>
    <w:rsid w:val="00252ACE"/>
    <w:rsid w:val="00253B86"/>
    <w:rsid w:val="0025699D"/>
    <w:rsid w:val="0026404B"/>
    <w:rsid w:val="00265655"/>
    <w:rsid w:val="00270AF0"/>
    <w:rsid w:val="00272553"/>
    <w:rsid w:val="0027277B"/>
    <w:rsid w:val="002A4AEA"/>
    <w:rsid w:val="002A4B1A"/>
    <w:rsid w:val="002B0A40"/>
    <w:rsid w:val="002B1FBA"/>
    <w:rsid w:val="002B65D6"/>
    <w:rsid w:val="002C188C"/>
    <w:rsid w:val="002C2B23"/>
    <w:rsid w:val="002C5302"/>
    <w:rsid w:val="002C79F0"/>
    <w:rsid w:val="002E17E9"/>
    <w:rsid w:val="002E1F0B"/>
    <w:rsid w:val="002E3185"/>
    <w:rsid w:val="002F099D"/>
    <w:rsid w:val="002F3D22"/>
    <w:rsid w:val="00305519"/>
    <w:rsid w:val="003118BB"/>
    <w:rsid w:val="00324A1A"/>
    <w:rsid w:val="0032523B"/>
    <w:rsid w:val="00325D57"/>
    <w:rsid w:val="00340709"/>
    <w:rsid w:val="00367BBB"/>
    <w:rsid w:val="003705CC"/>
    <w:rsid w:val="00372E6E"/>
    <w:rsid w:val="00380A40"/>
    <w:rsid w:val="003828F0"/>
    <w:rsid w:val="003837EF"/>
    <w:rsid w:val="003861A0"/>
    <w:rsid w:val="003A1983"/>
    <w:rsid w:val="003C62D3"/>
    <w:rsid w:val="003E06AD"/>
    <w:rsid w:val="003E4E15"/>
    <w:rsid w:val="003F4295"/>
    <w:rsid w:val="00400879"/>
    <w:rsid w:val="00403DD3"/>
    <w:rsid w:val="004125B7"/>
    <w:rsid w:val="00425E97"/>
    <w:rsid w:val="00432250"/>
    <w:rsid w:val="00442E77"/>
    <w:rsid w:val="00454E96"/>
    <w:rsid w:val="0046139B"/>
    <w:rsid w:val="0046590D"/>
    <w:rsid w:val="00466231"/>
    <w:rsid w:val="00466574"/>
    <w:rsid w:val="004706AF"/>
    <w:rsid w:val="004748AE"/>
    <w:rsid w:val="004836DC"/>
    <w:rsid w:val="00483FE0"/>
    <w:rsid w:val="004A037C"/>
    <w:rsid w:val="004A19BD"/>
    <w:rsid w:val="004A19E6"/>
    <w:rsid w:val="004A2B14"/>
    <w:rsid w:val="004A44C1"/>
    <w:rsid w:val="004B4983"/>
    <w:rsid w:val="004B6945"/>
    <w:rsid w:val="004C060A"/>
    <w:rsid w:val="004F4EB7"/>
    <w:rsid w:val="0050040C"/>
    <w:rsid w:val="00501616"/>
    <w:rsid w:val="00520D7C"/>
    <w:rsid w:val="00524572"/>
    <w:rsid w:val="0053467A"/>
    <w:rsid w:val="0053629C"/>
    <w:rsid w:val="00546747"/>
    <w:rsid w:val="0055183B"/>
    <w:rsid w:val="0055363D"/>
    <w:rsid w:val="00560D31"/>
    <w:rsid w:val="00562CA4"/>
    <w:rsid w:val="00567104"/>
    <w:rsid w:val="0057006B"/>
    <w:rsid w:val="00574B4F"/>
    <w:rsid w:val="005812E4"/>
    <w:rsid w:val="00594F08"/>
    <w:rsid w:val="00595FDC"/>
    <w:rsid w:val="005A4215"/>
    <w:rsid w:val="005A68AD"/>
    <w:rsid w:val="005B0D6F"/>
    <w:rsid w:val="005B1FD2"/>
    <w:rsid w:val="005B27B1"/>
    <w:rsid w:val="005C150D"/>
    <w:rsid w:val="005C6BBF"/>
    <w:rsid w:val="005D093C"/>
    <w:rsid w:val="005D5ED5"/>
    <w:rsid w:val="005E6DA0"/>
    <w:rsid w:val="005F0B21"/>
    <w:rsid w:val="005F38C8"/>
    <w:rsid w:val="005F3F3A"/>
    <w:rsid w:val="00605617"/>
    <w:rsid w:val="00607B6B"/>
    <w:rsid w:val="00627D1B"/>
    <w:rsid w:val="00632F87"/>
    <w:rsid w:val="0063555F"/>
    <w:rsid w:val="00650D94"/>
    <w:rsid w:val="00661470"/>
    <w:rsid w:val="00663D57"/>
    <w:rsid w:val="006762E9"/>
    <w:rsid w:val="006A42B0"/>
    <w:rsid w:val="006B0D1F"/>
    <w:rsid w:val="006D3176"/>
    <w:rsid w:val="006D6D8D"/>
    <w:rsid w:val="006E006E"/>
    <w:rsid w:val="006E0618"/>
    <w:rsid w:val="00702051"/>
    <w:rsid w:val="00714F91"/>
    <w:rsid w:val="00727D7C"/>
    <w:rsid w:val="00743162"/>
    <w:rsid w:val="007624E8"/>
    <w:rsid w:val="0076651C"/>
    <w:rsid w:val="00773054"/>
    <w:rsid w:val="007A0BB9"/>
    <w:rsid w:val="007A33EA"/>
    <w:rsid w:val="007A431D"/>
    <w:rsid w:val="007A5048"/>
    <w:rsid w:val="007C169C"/>
    <w:rsid w:val="007C2601"/>
    <w:rsid w:val="007C2E01"/>
    <w:rsid w:val="007C375D"/>
    <w:rsid w:val="007D1113"/>
    <w:rsid w:val="007D25AE"/>
    <w:rsid w:val="007D25D9"/>
    <w:rsid w:val="007E4B0D"/>
    <w:rsid w:val="007E4F13"/>
    <w:rsid w:val="007E68C3"/>
    <w:rsid w:val="007F0072"/>
    <w:rsid w:val="007F2274"/>
    <w:rsid w:val="00804CEF"/>
    <w:rsid w:val="0080B93A"/>
    <w:rsid w:val="00810FA5"/>
    <w:rsid w:val="00812550"/>
    <w:rsid w:val="00823970"/>
    <w:rsid w:val="00832386"/>
    <w:rsid w:val="00832798"/>
    <w:rsid w:val="008444D0"/>
    <w:rsid w:val="00861EC0"/>
    <w:rsid w:val="00867C8D"/>
    <w:rsid w:val="008701CB"/>
    <w:rsid w:val="00870392"/>
    <w:rsid w:val="0087174B"/>
    <w:rsid w:val="008739AF"/>
    <w:rsid w:val="008829C8"/>
    <w:rsid w:val="00887EED"/>
    <w:rsid w:val="008A00B6"/>
    <w:rsid w:val="008A70F4"/>
    <w:rsid w:val="008A731F"/>
    <w:rsid w:val="008B1D83"/>
    <w:rsid w:val="008B1E24"/>
    <w:rsid w:val="008B230E"/>
    <w:rsid w:val="008C4B44"/>
    <w:rsid w:val="008C6134"/>
    <w:rsid w:val="008C7D2B"/>
    <w:rsid w:val="008D128F"/>
    <w:rsid w:val="008D5723"/>
    <w:rsid w:val="00905121"/>
    <w:rsid w:val="00911FC9"/>
    <w:rsid w:val="00912A3A"/>
    <w:rsid w:val="00915379"/>
    <w:rsid w:val="009210F7"/>
    <w:rsid w:val="00923C26"/>
    <w:rsid w:val="00923F60"/>
    <w:rsid w:val="00937841"/>
    <w:rsid w:val="0094598A"/>
    <w:rsid w:val="00961675"/>
    <w:rsid w:val="009659C1"/>
    <w:rsid w:val="00967228"/>
    <w:rsid w:val="009971EA"/>
    <w:rsid w:val="009D2FB9"/>
    <w:rsid w:val="00A0208E"/>
    <w:rsid w:val="00A052D4"/>
    <w:rsid w:val="00A150C2"/>
    <w:rsid w:val="00A20F68"/>
    <w:rsid w:val="00A27C2E"/>
    <w:rsid w:val="00A32E82"/>
    <w:rsid w:val="00A338B3"/>
    <w:rsid w:val="00A4389B"/>
    <w:rsid w:val="00A46178"/>
    <w:rsid w:val="00A551A8"/>
    <w:rsid w:val="00A6012E"/>
    <w:rsid w:val="00A63656"/>
    <w:rsid w:val="00A67238"/>
    <w:rsid w:val="00A86297"/>
    <w:rsid w:val="00A87E22"/>
    <w:rsid w:val="00A91BB9"/>
    <w:rsid w:val="00AA100D"/>
    <w:rsid w:val="00AB0CE2"/>
    <w:rsid w:val="00AB222B"/>
    <w:rsid w:val="00AB63C2"/>
    <w:rsid w:val="00AC2444"/>
    <w:rsid w:val="00AD0AB7"/>
    <w:rsid w:val="00AD7F97"/>
    <w:rsid w:val="00AE2859"/>
    <w:rsid w:val="00AF205D"/>
    <w:rsid w:val="00B00093"/>
    <w:rsid w:val="00B10DAE"/>
    <w:rsid w:val="00B138F0"/>
    <w:rsid w:val="00B207D3"/>
    <w:rsid w:val="00B30222"/>
    <w:rsid w:val="00B55445"/>
    <w:rsid w:val="00B57ADE"/>
    <w:rsid w:val="00B77589"/>
    <w:rsid w:val="00B8099F"/>
    <w:rsid w:val="00B856D3"/>
    <w:rsid w:val="00B91537"/>
    <w:rsid w:val="00B97018"/>
    <w:rsid w:val="00BA0324"/>
    <w:rsid w:val="00BA51A5"/>
    <w:rsid w:val="00BD70C0"/>
    <w:rsid w:val="00BE19C5"/>
    <w:rsid w:val="00BE5BA4"/>
    <w:rsid w:val="00BF015A"/>
    <w:rsid w:val="00BF670D"/>
    <w:rsid w:val="00C01594"/>
    <w:rsid w:val="00C057DB"/>
    <w:rsid w:val="00C22037"/>
    <w:rsid w:val="00C22775"/>
    <w:rsid w:val="00C3116A"/>
    <w:rsid w:val="00C34D94"/>
    <w:rsid w:val="00C35B5F"/>
    <w:rsid w:val="00C45A9D"/>
    <w:rsid w:val="00C46A93"/>
    <w:rsid w:val="00C51925"/>
    <w:rsid w:val="00C62792"/>
    <w:rsid w:val="00C66BFC"/>
    <w:rsid w:val="00C70252"/>
    <w:rsid w:val="00C70E5A"/>
    <w:rsid w:val="00C809B0"/>
    <w:rsid w:val="00C928F8"/>
    <w:rsid w:val="00C940B3"/>
    <w:rsid w:val="00CD35EF"/>
    <w:rsid w:val="00CE35C2"/>
    <w:rsid w:val="00CE43C6"/>
    <w:rsid w:val="00CF6849"/>
    <w:rsid w:val="00D01AE3"/>
    <w:rsid w:val="00D13C2F"/>
    <w:rsid w:val="00D1570B"/>
    <w:rsid w:val="00D278CF"/>
    <w:rsid w:val="00D32B2B"/>
    <w:rsid w:val="00D3395E"/>
    <w:rsid w:val="00D34C0C"/>
    <w:rsid w:val="00D361E5"/>
    <w:rsid w:val="00D44A50"/>
    <w:rsid w:val="00D44F67"/>
    <w:rsid w:val="00D55F9C"/>
    <w:rsid w:val="00D60A0B"/>
    <w:rsid w:val="00D637F8"/>
    <w:rsid w:val="00D8042F"/>
    <w:rsid w:val="00D8326C"/>
    <w:rsid w:val="00D86921"/>
    <w:rsid w:val="00D97297"/>
    <w:rsid w:val="00DA0CDE"/>
    <w:rsid w:val="00DA13C4"/>
    <w:rsid w:val="00DA6E00"/>
    <w:rsid w:val="00DB1B2A"/>
    <w:rsid w:val="00DB2686"/>
    <w:rsid w:val="00DC7AAE"/>
    <w:rsid w:val="00DD3F01"/>
    <w:rsid w:val="00DD51EC"/>
    <w:rsid w:val="00DE0F75"/>
    <w:rsid w:val="00DE34B4"/>
    <w:rsid w:val="00DE3BE4"/>
    <w:rsid w:val="00E013E9"/>
    <w:rsid w:val="00E20FE1"/>
    <w:rsid w:val="00E33F6F"/>
    <w:rsid w:val="00E34785"/>
    <w:rsid w:val="00E348CB"/>
    <w:rsid w:val="00E44AE6"/>
    <w:rsid w:val="00E510A6"/>
    <w:rsid w:val="00E51F3C"/>
    <w:rsid w:val="00E62B1F"/>
    <w:rsid w:val="00E633A3"/>
    <w:rsid w:val="00E76928"/>
    <w:rsid w:val="00E77655"/>
    <w:rsid w:val="00E860A6"/>
    <w:rsid w:val="00E92A85"/>
    <w:rsid w:val="00EB764D"/>
    <w:rsid w:val="00EE04A1"/>
    <w:rsid w:val="00EE1EDE"/>
    <w:rsid w:val="00F11F9B"/>
    <w:rsid w:val="00F2648D"/>
    <w:rsid w:val="00F32221"/>
    <w:rsid w:val="00F43C91"/>
    <w:rsid w:val="00F50B5A"/>
    <w:rsid w:val="00F621A8"/>
    <w:rsid w:val="00F73AAA"/>
    <w:rsid w:val="00F83D57"/>
    <w:rsid w:val="00F95D13"/>
    <w:rsid w:val="00FA036D"/>
    <w:rsid w:val="00FA4AFB"/>
    <w:rsid w:val="00FA6CFD"/>
    <w:rsid w:val="00FB3404"/>
    <w:rsid w:val="00FB3538"/>
    <w:rsid w:val="00FB4D5A"/>
    <w:rsid w:val="00FB5530"/>
    <w:rsid w:val="00FC64B2"/>
    <w:rsid w:val="00FC72AE"/>
    <w:rsid w:val="00FC77F5"/>
    <w:rsid w:val="00FD32C0"/>
    <w:rsid w:val="00FD7882"/>
    <w:rsid w:val="00FE0EFC"/>
    <w:rsid w:val="00FF4BD7"/>
    <w:rsid w:val="00FF4E3C"/>
    <w:rsid w:val="06A7F215"/>
    <w:rsid w:val="0C9F5DFC"/>
    <w:rsid w:val="0F390056"/>
    <w:rsid w:val="10568682"/>
    <w:rsid w:val="10ADAA83"/>
    <w:rsid w:val="10C6DD09"/>
    <w:rsid w:val="13F29E03"/>
    <w:rsid w:val="174FB164"/>
    <w:rsid w:val="1B25AB90"/>
    <w:rsid w:val="1DD8AE84"/>
    <w:rsid w:val="213C1812"/>
    <w:rsid w:val="22FDD305"/>
    <w:rsid w:val="2AC9D1FB"/>
    <w:rsid w:val="3193B423"/>
    <w:rsid w:val="37216637"/>
    <w:rsid w:val="3DC44F5C"/>
    <w:rsid w:val="42ED6C0E"/>
    <w:rsid w:val="48991363"/>
    <w:rsid w:val="491B4D04"/>
    <w:rsid w:val="4A4F451B"/>
    <w:rsid w:val="4AC8E83F"/>
    <w:rsid w:val="4C368E26"/>
    <w:rsid w:val="4E033FE1"/>
    <w:rsid w:val="4F284E92"/>
    <w:rsid w:val="51658801"/>
    <w:rsid w:val="553BBBF2"/>
    <w:rsid w:val="56E9C33F"/>
    <w:rsid w:val="57CE18C0"/>
    <w:rsid w:val="5815ECE6"/>
    <w:rsid w:val="58FFAB04"/>
    <w:rsid w:val="59649724"/>
    <w:rsid w:val="5A0D5B5D"/>
    <w:rsid w:val="5D33B5EA"/>
    <w:rsid w:val="5D96F863"/>
    <w:rsid w:val="5DFD2627"/>
    <w:rsid w:val="5EB8B185"/>
    <w:rsid w:val="5FF250A4"/>
    <w:rsid w:val="602F41CB"/>
    <w:rsid w:val="64B8560F"/>
    <w:rsid w:val="66D25F15"/>
    <w:rsid w:val="67AE7DBE"/>
    <w:rsid w:val="67AEA149"/>
    <w:rsid w:val="6C3D636D"/>
    <w:rsid w:val="70172497"/>
    <w:rsid w:val="704BA9FD"/>
    <w:rsid w:val="7099A374"/>
    <w:rsid w:val="7772D1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F00BD0"/>
  <w15:docId w15:val="{90860A33-B922-4F6C-AB82-A375F6B631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link w:val="IngenmellomromTegn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character" w:customStyle="1" w:styleId="IngenmellomromTegn">
    <w:name w:val="Ingen mellomrom Tegn"/>
    <w:basedOn w:val="Standardskriftforavsnitt"/>
    <w:link w:val="Ingenmellomrom"/>
    <w:uiPriority w:val="1"/>
    <w:rsid w:val="00BE19C5"/>
    <w:rPr>
      <w:sz w:val="20"/>
    </w:rPr>
  </w:style>
  <w:style w:type="paragraph" w:styleId="Listeavsnitt">
    <w:name w:val="List Paragraph"/>
    <w:basedOn w:val="Normal"/>
    <w:uiPriority w:val="34"/>
    <w:qFormat/>
    <w:rsid w:val="00AB222B"/>
    <w:pPr>
      <w:ind w:left="720"/>
      <w:contextualSpacing/>
    </w:p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CE35C2"/>
    <w:pPr>
      <w:spacing w:before="240" w:after="0" w:line="259" w:lineRule="auto"/>
      <w:outlineLvl w:val="9"/>
    </w:pPr>
    <w:rPr>
      <w:color w:val="023833" w:themeColor="accent1" w:themeShade="BF"/>
      <w:sz w:val="32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CE35C2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CE35C2"/>
    <w:pPr>
      <w:spacing w:after="100"/>
      <w:ind w:left="200"/>
    </w:pPr>
  </w:style>
  <w:style w:type="character" w:styleId="Hyperkobling">
    <w:name w:val="Hyperlink"/>
    <w:basedOn w:val="Standardskriftforavsnitt"/>
    <w:uiPriority w:val="99"/>
    <w:unhideWhenUsed/>
    <w:rsid w:val="00CE35C2"/>
    <w:rPr>
      <w:color w:val="000000" w:themeColor="hyperlink"/>
      <w:u w:val="single"/>
    </w:rPr>
  </w:style>
  <w:style w:type="paragraph" w:customStyle="1" w:styleId="Overskirft3">
    <w:name w:val="Overskirft 3"/>
    <w:basedOn w:val="Normal"/>
    <w:link w:val="Overskirft3Tegn"/>
    <w:qFormat/>
    <w:rsid w:val="00CE35C2"/>
    <w:pPr>
      <w:tabs>
        <w:tab w:val="left" w:pos="2520"/>
      </w:tabs>
    </w:pPr>
  </w:style>
  <w:style w:type="character" w:styleId="Merknadsreferanse">
    <w:name w:val="annotation reference"/>
    <w:basedOn w:val="Standardskriftforavsnitt"/>
    <w:uiPriority w:val="99"/>
    <w:semiHidden/>
    <w:unhideWhenUsed/>
    <w:rsid w:val="00867C8D"/>
    <w:rPr>
      <w:sz w:val="16"/>
      <w:szCs w:val="16"/>
    </w:rPr>
  </w:style>
  <w:style w:type="character" w:customStyle="1" w:styleId="Overskirft3Tegn">
    <w:name w:val="Overskirft 3 Tegn"/>
    <w:basedOn w:val="Standardskriftforavsnitt"/>
    <w:link w:val="Overskirft3"/>
    <w:rsid w:val="00CE35C2"/>
    <w:rPr>
      <w:sz w:val="20"/>
    </w:rPr>
  </w:style>
  <w:style w:type="paragraph" w:styleId="Merknadstekst">
    <w:name w:val="annotation text"/>
    <w:basedOn w:val="Normal"/>
    <w:link w:val="MerknadstekstTegn"/>
    <w:uiPriority w:val="99"/>
    <w:unhideWhenUsed/>
    <w:rsid w:val="00867C8D"/>
    <w:pPr>
      <w:spacing w:after="0" w:line="240" w:lineRule="auto"/>
    </w:pPr>
    <w:rPr>
      <w:rFonts w:ascii="Oslo Sans Office" w:hAnsi="Oslo Sans Office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867C8D"/>
    <w:rPr>
      <w:rFonts w:ascii="Oslo Sans Office" w:hAnsi="Oslo Sans Office"/>
      <w:sz w:val="20"/>
      <w:szCs w:val="20"/>
    </w:rPr>
  </w:style>
  <w:style w:type="character" w:customStyle="1" w:styleId="normaltextrun">
    <w:name w:val="normaltextrun"/>
    <w:basedOn w:val="Standardskriftforavsnitt"/>
    <w:rsid w:val="00867C8D"/>
  </w:style>
  <w:style w:type="paragraph" w:customStyle="1" w:styleId="paragraph">
    <w:name w:val="paragraph"/>
    <w:basedOn w:val="Normal"/>
    <w:rsid w:val="00FD32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eop">
    <w:name w:val="eop"/>
    <w:basedOn w:val="Standardskriftforavsnitt"/>
    <w:rsid w:val="00FD32C0"/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8444D0"/>
    <w:pPr>
      <w:spacing w:after="280"/>
    </w:pPr>
    <w:rPr>
      <w:rFonts w:asciiTheme="minorHAnsi" w:hAnsiTheme="minorHAnsi"/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8444D0"/>
    <w:rPr>
      <w:rFonts w:ascii="Oslo Sans Office" w:hAnsi="Oslo Sans Office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9439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769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12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90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11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83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667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53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337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9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48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45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97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86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2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71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49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603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9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Code\SiteOrder\OfficeMaler\A4-tomt-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CA8C092C1D817438A6B88D4FCFDA06B" ma:contentTypeVersion="9" ma:contentTypeDescription="Opprett et nytt dokument." ma:contentTypeScope="" ma:versionID="2817cc1f0d9797cd87d60f880ec5b17a">
  <xsd:schema xmlns:xsd="http://www.w3.org/2001/XMLSchema" xmlns:xs="http://www.w3.org/2001/XMLSchema" xmlns:p="http://schemas.microsoft.com/office/2006/metadata/properties" xmlns:ns2="ca931958-75c4-4a0c-b006-0990b88e37e0" targetNamespace="http://schemas.microsoft.com/office/2006/metadata/properties" ma:root="true" ma:fieldsID="7b9f7a7f479391bdc9e7ae52ef600723" ns2:_="">
    <xsd:import namespace="ca931958-75c4-4a0c-b006-0990b88e37e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931958-75c4-4a0c-b006-0990b88e37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root>
</root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a931958-75c4-4a0c-b006-0990b88e37e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03511432-ABDD-4B96-9487-F64BD9797C3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B878A2D-C54D-4FF5-8297-EFAF7F77122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931958-75c4-4a0c-b006-0990b88e37e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1900920-C1C7-42F0-BC99-8656A74DDB3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F2AC1A3-F3AD-4EAF-9E2E-E2FB94C30E62}">
  <ds:schemaRefs/>
</ds:datastoreItem>
</file>

<file path=customXml/itemProps5.xml><?xml version="1.0" encoding="utf-8"?>
<ds:datastoreItem xmlns:ds="http://schemas.openxmlformats.org/officeDocument/2006/customXml" ds:itemID="{1AC90B4B-82EB-4467-8685-C60EAE9892EF}">
  <ds:schemaRefs>
    <ds:schemaRef ds:uri="http://schemas.microsoft.com/office/2006/metadata/properties"/>
    <ds:schemaRef ds:uri="http://schemas.microsoft.com/office/infopath/2007/PartnerControls"/>
    <ds:schemaRef ds:uri="ca931958-75c4-4a0c-b006-0990b88e37e0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A4-tomt-dokument.dotx</Template>
  <TotalTime>3</TotalTime>
  <Pages>5</Pages>
  <Words>570</Words>
  <Characters>3021</Characters>
  <Application>Microsoft Office Word</Application>
  <DocSecurity>0</DocSecurity>
  <Lines>25</Lines>
  <Paragraphs>7</Paragraphs>
  <ScaleCrop>false</ScaleCrop>
  <Company>Oslo kommune</Company>
  <LinksUpToDate>false</LinksUpToDate>
  <CharactersWithSpaces>3584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Meld inn i Domenet</dc:creator>
  <cp:keywords/>
  <dc:description/>
  <cp:lastModifiedBy>Hennie Augustin Milde</cp:lastModifiedBy>
  <cp:revision>88</cp:revision>
  <dcterms:created xsi:type="dcterms:W3CDTF">2026-07-07T07:21:00Z</dcterms:created>
  <dcterms:modified xsi:type="dcterms:W3CDTF">2026-08-28T08:00:00Z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0x010100FCA8C092C1D817438A6B88D4FCFDA06B</vt:lpwstr>
  </property>
  <property fmtid="{D5CDD505-2E9C-101B-9397-08002B2CF9AE}" pid="4" name="MSIP_Label_7a2396b7-5846-48ff-8468-5f49f8ad722a_Enabled">
    <vt:lpwstr>true</vt:lpwstr>
  </property>
  <property fmtid="{D5CDD505-2E9C-101B-9397-08002B2CF9AE}" pid="5" name="MSIP_Label_7a2396b7-5846-48ff-8468-5f49f8ad722a_SetDate">
    <vt:lpwstr>2022-07-05T12:12:25Z</vt:lpwstr>
  </property>
  <property fmtid="{D5CDD505-2E9C-101B-9397-08002B2CF9AE}" pid="6" name="MSIP_Label_7a2396b7-5846-48ff-8468-5f49f8ad722a_Method">
    <vt:lpwstr>Standard</vt:lpwstr>
  </property>
  <property fmtid="{D5CDD505-2E9C-101B-9397-08002B2CF9AE}" pid="7" name="MSIP_Label_7a2396b7-5846-48ff-8468-5f49f8ad722a_Name">
    <vt:lpwstr>Lav</vt:lpwstr>
  </property>
  <property fmtid="{D5CDD505-2E9C-101B-9397-08002B2CF9AE}" pid="8" name="MSIP_Label_7a2396b7-5846-48ff-8468-5f49f8ad722a_SiteId">
    <vt:lpwstr>e6795081-6391-442e-9ab4-5e9ef74f18ea</vt:lpwstr>
  </property>
  <property fmtid="{D5CDD505-2E9C-101B-9397-08002B2CF9AE}" pid="9" name="MSIP_Label_7a2396b7-5846-48ff-8468-5f49f8ad722a_ActionId">
    <vt:lpwstr>25890656-4634-4fbd-81a6-ba1bdb832635</vt:lpwstr>
  </property>
  <property fmtid="{D5CDD505-2E9C-101B-9397-08002B2CF9AE}" pid="10" name="MSIP_Label_7a2396b7-5846-48ff-8468-5f49f8ad722a_ContentBits">
    <vt:lpwstr>0</vt:lpwstr>
  </property>
  <property fmtid="{D5CDD505-2E9C-101B-9397-08002B2CF9AE}" pid="11" name="MediaServiceImageTags">
    <vt:lpwstr/>
  </property>
  <property fmtid="{D5CDD505-2E9C-101B-9397-08002B2CF9AE}" pid="12" name="xd_Signature">
    <vt:bool>false</vt:bool>
  </property>
  <property fmtid="{D5CDD505-2E9C-101B-9397-08002B2CF9AE}" pid="13" name="xd_ProgID">
    <vt:lpwstr/>
  </property>
  <property fmtid="{D5CDD505-2E9C-101B-9397-08002B2CF9AE}" pid="14" name="ComplianceAssetId">
    <vt:lpwstr/>
  </property>
  <property fmtid="{D5CDD505-2E9C-101B-9397-08002B2CF9AE}" pid="15" name="TemplateUrl">
    <vt:lpwstr/>
  </property>
  <property fmtid="{D5CDD505-2E9C-101B-9397-08002B2CF9AE}" pid="16" name="_ExtendedDescription">
    <vt:lpwstr/>
  </property>
  <property fmtid="{D5CDD505-2E9C-101B-9397-08002B2CF9AE}" pid="17" name="TriggerFlowInfo">
    <vt:lpwstr/>
  </property>
  <property fmtid="{D5CDD505-2E9C-101B-9397-08002B2CF9AE}" pid="18" name="Order">
    <vt:r8>15000</vt:r8>
  </property>
</Properties>
</file>